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460A21" w:rsidRDefault="00460A21" w:rsidP="00460A21"/>
    <w:p w14:paraId="0A37501D" w14:textId="77777777" w:rsidR="00460A21" w:rsidRDefault="00460A21" w:rsidP="00460A21"/>
    <w:p w14:paraId="5DAB6C7B" w14:textId="6ABBFF52" w:rsidR="00460A21" w:rsidRDefault="00D901F3" w:rsidP="00460A21">
      <w:r>
        <w:tab/>
      </w:r>
      <w:r>
        <w:tab/>
      </w:r>
      <w:r>
        <w:tab/>
      </w:r>
      <w:r>
        <w:tab/>
      </w:r>
      <w:r>
        <w:tab/>
      </w:r>
      <w:r w:rsidR="00E76AE0">
        <w:t>OSNUTEK</w:t>
      </w:r>
      <w:r>
        <w:t xml:space="preserve"> POGODBE</w:t>
      </w:r>
    </w:p>
    <w:p w14:paraId="02EB378F" w14:textId="77777777" w:rsidR="00D277FE" w:rsidRDefault="00D277FE" w:rsidP="00176072">
      <w:pPr>
        <w:pStyle w:val="Naslov1"/>
        <w:jc w:val="center"/>
        <w:rPr>
          <w:sz w:val="22"/>
          <w:szCs w:val="22"/>
        </w:rPr>
      </w:pPr>
    </w:p>
    <w:p w14:paraId="78F00C54" w14:textId="5544B8DF" w:rsidR="00317627" w:rsidRPr="00EE2F8E" w:rsidRDefault="001D7000" w:rsidP="001D7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POGODBA</w:t>
      </w:r>
    </w:p>
    <w:p w14:paraId="25860A39" w14:textId="6C14CE4D" w:rsidR="000D305E" w:rsidRPr="008E036E" w:rsidRDefault="0080570F" w:rsidP="001D7000">
      <w:pPr>
        <w:pStyle w:val="Glava"/>
        <w:jc w:val="center"/>
        <w:rPr>
          <w:rFonts w:cs="Arial"/>
        </w:rPr>
      </w:pPr>
      <w:r>
        <w:rPr>
          <w:rFonts w:cs="Arial"/>
        </w:rPr>
        <w:t>za</w:t>
      </w:r>
    </w:p>
    <w:p w14:paraId="6A05A809" w14:textId="77777777" w:rsidR="00FA3D85" w:rsidRPr="008E036E" w:rsidRDefault="00FA3D85" w:rsidP="000D305E">
      <w:pPr>
        <w:pStyle w:val="Glava"/>
        <w:jc w:val="center"/>
        <w:rPr>
          <w:rFonts w:cs="Arial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9022"/>
      </w:tblGrid>
      <w:tr w:rsidR="00774F3F" w:rsidRPr="008E036E" w14:paraId="6FE47BA1" w14:textId="77777777" w:rsidTr="00774F3F">
        <w:tc>
          <w:tcPr>
            <w:tcW w:w="9210" w:type="dxa"/>
            <w:shd w:val="clear" w:color="auto" w:fill="auto"/>
          </w:tcPr>
          <w:p w14:paraId="59093BE8" w14:textId="60EE9209" w:rsidR="008152E2" w:rsidRDefault="008152E2" w:rsidP="008152E2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DOBAVO ELEKTRIČNE ENERGIJE Z UPOŠTEVANJEM OKOLJSKIH VIDIKOV </w:t>
            </w:r>
          </w:p>
          <w:p w14:paraId="49A59934" w14:textId="55DEA267" w:rsidR="005970AD" w:rsidRDefault="008152E2" w:rsidP="00774F3F">
            <w:pPr>
              <w:jc w:val="center"/>
              <w:rPr>
                <w:rFonts w:cs="Arial"/>
                <w:b/>
                <w:color w:val="BFBFBF" w:themeColor="background1" w:themeShade="BF"/>
              </w:rPr>
            </w:pPr>
            <w:r>
              <w:rPr>
                <w:rFonts w:cs="Arial"/>
                <w:b/>
              </w:rPr>
              <w:t>ZA OBDOBJE 2022 - 2026</w:t>
            </w:r>
          </w:p>
          <w:p w14:paraId="5A39BBE3" w14:textId="7DB5C1E3" w:rsidR="00774F3F" w:rsidRPr="001D7000" w:rsidRDefault="00774F3F" w:rsidP="00774F3F">
            <w:pPr>
              <w:rPr>
                <w:rFonts w:cs="Arial"/>
                <w:b/>
              </w:rPr>
            </w:pPr>
          </w:p>
        </w:tc>
      </w:tr>
    </w:tbl>
    <w:p w14:paraId="41C8F396" w14:textId="77777777" w:rsidR="000D305E" w:rsidRPr="008E036E" w:rsidRDefault="000D305E" w:rsidP="00317627">
      <w:pPr>
        <w:pStyle w:val="Glava"/>
        <w:rPr>
          <w:rFonts w:cs="Arial"/>
        </w:rPr>
      </w:pPr>
    </w:p>
    <w:p w14:paraId="72A3D3EC" w14:textId="77777777" w:rsidR="000D305E" w:rsidRPr="008E036E" w:rsidRDefault="000D305E" w:rsidP="00317627">
      <w:pPr>
        <w:pStyle w:val="Glava"/>
        <w:rPr>
          <w:rFonts w:cs="Arial"/>
        </w:rPr>
      </w:pPr>
    </w:p>
    <w:p w14:paraId="3D5E63AB" w14:textId="39EFEE8F" w:rsidR="00317627" w:rsidRPr="008E036E" w:rsidRDefault="00317627" w:rsidP="00317627">
      <w:pPr>
        <w:pStyle w:val="Glava"/>
        <w:rPr>
          <w:rFonts w:cs="Arial"/>
        </w:rPr>
      </w:pPr>
      <w:r w:rsidRPr="008E036E">
        <w:rPr>
          <w:rFonts w:cs="Arial"/>
        </w:rPr>
        <w:t xml:space="preserve">ki jo </w:t>
      </w:r>
      <w:r w:rsidR="00E0240E" w:rsidRPr="008E036E">
        <w:rPr>
          <w:rFonts w:cs="Arial"/>
        </w:rPr>
        <w:t>sklepa</w:t>
      </w:r>
      <w:r w:rsidR="00E0240E">
        <w:rPr>
          <w:rFonts w:cs="Arial"/>
        </w:rPr>
        <w:t>ta</w:t>
      </w:r>
    </w:p>
    <w:p w14:paraId="0D0B940D" w14:textId="77777777" w:rsidR="00317627" w:rsidRPr="008E036E" w:rsidRDefault="00317627" w:rsidP="00317627">
      <w:pPr>
        <w:pStyle w:val="Glava"/>
        <w:rPr>
          <w:rFonts w:cs="Arial"/>
        </w:rPr>
      </w:pPr>
    </w:p>
    <w:p w14:paraId="017D9BBF" w14:textId="0CC651E4" w:rsidR="00317627" w:rsidRPr="008E036E" w:rsidRDefault="00720A69" w:rsidP="00317627">
      <w:pPr>
        <w:rPr>
          <w:rFonts w:cs="Arial"/>
          <w:b/>
        </w:rPr>
      </w:pPr>
      <w:r>
        <w:rPr>
          <w:rFonts w:cs="Arial"/>
          <w:b/>
        </w:rPr>
        <w:t>KUPEC</w:t>
      </w:r>
      <w:r w:rsidR="00317627" w:rsidRPr="008E036E">
        <w:rPr>
          <w:rFonts w:cs="Arial"/>
          <w:b/>
        </w:rPr>
        <w:t>:</w:t>
      </w:r>
    </w:p>
    <w:p w14:paraId="40BEDF80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  <w:b/>
        </w:rPr>
        <w:t>Zavod Republike Slovenije za blagovne rezerve,</w:t>
      </w:r>
      <w:r w:rsidRPr="008E036E">
        <w:rPr>
          <w:rFonts w:cs="Arial"/>
        </w:rPr>
        <w:t xml:space="preserve"> Dunajska cesta 106, 1000 Ljubljana,</w:t>
      </w:r>
    </w:p>
    <w:p w14:paraId="1E261BC0" w14:textId="73D0D8C7" w:rsidR="00317627" w:rsidRPr="008152E2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ki ga zastopa </w:t>
      </w:r>
      <w:r w:rsidR="001D7000" w:rsidRPr="008152E2">
        <w:rPr>
          <w:rFonts w:cs="Arial"/>
        </w:rPr>
        <w:t xml:space="preserve">v. d. </w:t>
      </w:r>
      <w:r w:rsidR="00990592" w:rsidRPr="008152E2">
        <w:rPr>
          <w:rFonts w:cs="Arial"/>
        </w:rPr>
        <w:t>direktor</w:t>
      </w:r>
      <w:r w:rsidR="001D7000" w:rsidRPr="008152E2">
        <w:rPr>
          <w:rFonts w:cs="Arial"/>
        </w:rPr>
        <w:t>ja</w:t>
      </w:r>
      <w:r w:rsidR="004D39D4" w:rsidRPr="008152E2">
        <w:rPr>
          <w:rFonts w:cs="Arial"/>
        </w:rPr>
        <w:t xml:space="preserve"> </w:t>
      </w:r>
      <w:r w:rsidR="001D7000" w:rsidRPr="008152E2">
        <w:rPr>
          <w:rFonts w:cs="Arial"/>
        </w:rPr>
        <w:t>mag. Andrej KUŽNER</w:t>
      </w:r>
      <w:r w:rsidR="004D39D4" w:rsidRPr="008152E2">
        <w:rPr>
          <w:rFonts w:cs="Arial"/>
        </w:rPr>
        <w:t xml:space="preserve"> </w:t>
      </w:r>
    </w:p>
    <w:p w14:paraId="11CA494C" w14:textId="77777777" w:rsidR="00317627" w:rsidRDefault="00317627" w:rsidP="00317627">
      <w:pPr>
        <w:rPr>
          <w:rFonts w:cs="Arial"/>
        </w:rPr>
      </w:pPr>
      <w:r w:rsidRPr="008E036E">
        <w:rPr>
          <w:rFonts w:cs="Arial"/>
        </w:rPr>
        <w:t>ID za DDV: SI</w:t>
      </w:r>
      <w:r w:rsidR="004E0D3B">
        <w:rPr>
          <w:rFonts w:cs="Arial"/>
        </w:rPr>
        <w:t xml:space="preserve"> </w:t>
      </w:r>
      <w:r w:rsidRPr="008E036E">
        <w:rPr>
          <w:rFonts w:cs="Arial"/>
        </w:rPr>
        <w:t>34375848</w:t>
      </w:r>
    </w:p>
    <w:p w14:paraId="49A774B3" w14:textId="77777777" w:rsidR="00311636" w:rsidRPr="008E036E" w:rsidRDefault="00311636" w:rsidP="00317627">
      <w:pPr>
        <w:rPr>
          <w:rFonts w:cs="Arial"/>
        </w:rPr>
      </w:pPr>
      <w:r>
        <w:rPr>
          <w:rFonts w:cs="Arial"/>
        </w:rPr>
        <w:t>Matična številka: 5022959</w:t>
      </w:r>
    </w:p>
    <w:p w14:paraId="2B71692C" w14:textId="54695984" w:rsidR="00176072" w:rsidRPr="008E036E" w:rsidRDefault="00176072" w:rsidP="00176072">
      <w:pPr>
        <w:rPr>
          <w:rFonts w:cs="Arial"/>
        </w:rPr>
      </w:pPr>
      <w:r w:rsidRPr="008E036E">
        <w:rPr>
          <w:rFonts w:cs="Arial"/>
        </w:rPr>
        <w:t xml:space="preserve">(v nadaljevanju: </w:t>
      </w:r>
      <w:r w:rsidR="0080570F">
        <w:rPr>
          <w:rFonts w:cs="Arial"/>
        </w:rPr>
        <w:t>kupec</w:t>
      </w:r>
      <w:r w:rsidRPr="008E036E">
        <w:rPr>
          <w:rFonts w:cs="Arial"/>
        </w:rPr>
        <w:t>)</w:t>
      </w:r>
    </w:p>
    <w:p w14:paraId="0E27B00A" w14:textId="77777777" w:rsidR="00317627" w:rsidRPr="008E036E" w:rsidRDefault="00317627" w:rsidP="00317627">
      <w:pPr>
        <w:rPr>
          <w:rFonts w:cs="Arial"/>
        </w:rPr>
      </w:pPr>
    </w:p>
    <w:p w14:paraId="6A47DCA4" w14:textId="77777777" w:rsidR="00B32849" w:rsidRPr="004E0D3B" w:rsidRDefault="00E572CC" w:rsidP="00B32849">
      <w:pPr>
        <w:rPr>
          <w:rFonts w:cs="Arial"/>
          <w:b/>
        </w:rPr>
      </w:pPr>
      <w:r w:rsidRPr="004E0D3B">
        <w:rPr>
          <w:rFonts w:cs="Arial"/>
        </w:rPr>
        <w:t>i</w:t>
      </w:r>
      <w:r w:rsidR="00317627" w:rsidRPr="004E0D3B">
        <w:rPr>
          <w:rFonts w:cs="Arial"/>
        </w:rPr>
        <w:t>n</w:t>
      </w:r>
      <w:r w:rsidR="00B32849" w:rsidRPr="004E0D3B">
        <w:rPr>
          <w:rFonts w:cs="Arial"/>
          <w:b/>
        </w:rPr>
        <w:t xml:space="preserve"> </w:t>
      </w:r>
    </w:p>
    <w:p w14:paraId="60061E4C" w14:textId="77777777" w:rsidR="00176072" w:rsidRPr="008E036E" w:rsidRDefault="00176072" w:rsidP="00317627">
      <w:pPr>
        <w:rPr>
          <w:rFonts w:cs="Arial"/>
        </w:rPr>
      </w:pPr>
    </w:p>
    <w:p w14:paraId="2B283B81" w14:textId="6888F4D8" w:rsidR="00317627" w:rsidRPr="008E036E" w:rsidRDefault="008152E2" w:rsidP="00317627">
      <w:pPr>
        <w:rPr>
          <w:rFonts w:cs="Arial"/>
        </w:rPr>
      </w:pPr>
      <w:r>
        <w:rPr>
          <w:rFonts w:cs="Arial"/>
          <w:b/>
        </w:rPr>
        <w:t>DOBAVITELJ</w:t>
      </w:r>
      <w:r w:rsidR="00317627" w:rsidRPr="008E036E">
        <w:rPr>
          <w:rFonts w:cs="Arial"/>
          <w:b/>
        </w:rPr>
        <w:t>:</w:t>
      </w:r>
    </w:p>
    <w:p w14:paraId="293D1F42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>………………………………………………</w:t>
      </w:r>
    </w:p>
    <w:p w14:paraId="57EE330D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>k</w:t>
      </w:r>
      <w:r w:rsidR="004E0D3B">
        <w:rPr>
          <w:rFonts w:cs="Arial"/>
        </w:rPr>
        <w:t>i ga zastopa direktor  ……………………</w:t>
      </w:r>
    </w:p>
    <w:p w14:paraId="0445774C" w14:textId="77777777" w:rsidR="00317627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ID za DDV: SI </w:t>
      </w:r>
      <w:r w:rsidR="004E0D3B">
        <w:rPr>
          <w:rFonts w:cs="Arial"/>
        </w:rPr>
        <w:t xml:space="preserve"> </w:t>
      </w:r>
      <w:r w:rsidRPr="008E036E">
        <w:rPr>
          <w:rFonts w:cs="Arial"/>
        </w:rPr>
        <w:t>…………………………….</w:t>
      </w:r>
    </w:p>
    <w:p w14:paraId="1A3AD086" w14:textId="77777777" w:rsidR="00311636" w:rsidRPr="008E036E" w:rsidRDefault="00311636" w:rsidP="00317627">
      <w:pPr>
        <w:rPr>
          <w:rFonts w:cs="Arial"/>
        </w:rPr>
      </w:pPr>
      <w:r>
        <w:rPr>
          <w:rFonts w:cs="Arial"/>
        </w:rPr>
        <w:t>Matična številka:…………………………...</w:t>
      </w:r>
    </w:p>
    <w:p w14:paraId="6DCF8DA8" w14:textId="1024A4E4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(v nadaljevanju: </w:t>
      </w:r>
      <w:r w:rsidR="008152E2">
        <w:rPr>
          <w:rFonts w:cs="Arial"/>
        </w:rPr>
        <w:t>dobavitelj</w:t>
      </w:r>
      <w:r w:rsidRPr="008E036E">
        <w:rPr>
          <w:rFonts w:cs="Arial"/>
        </w:rPr>
        <w:t>)</w:t>
      </w:r>
    </w:p>
    <w:p w14:paraId="62867063" w14:textId="77777777" w:rsidR="00346BC8" w:rsidRPr="00D33ACD" w:rsidRDefault="00317627" w:rsidP="00317627">
      <w:pPr>
        <w:rPr>
          <w:rFonts w:cs="Arial"/>
        </w:rPr>
        <w:sectPr w:rsidR="00346BC8" w:rsidRPr="00D33ACD" w:rsidSect="00800DA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8E036E">
        <w:rPr>
          <w:rFonts w:cs="Arial"/>
        </w:rPr>
        <w:t>kot sledi:</w:t>
      </w:r>
    </w:p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2"/>
        </w:rPr>
        <w:id w:val="711842468"/>
        <w:docPartObj>
          <w:docPartGallery w:val="Table of Contents"/>
          <w:docPartUnique/>
        </w:docPartObj>
      </w:sdtPr>
      <w:sdtEndPr/>
      <w:sdtContent>
        <w:p w14:paraId="1DB89390" w14:textId="77777777" w:rsidR="00F3514D" w:rsidRPr="008E036E" w:rsidRDefault="00F3514D">
          <w:pPr>
            <w:pStyle w:val="NaslovTOC"/>
          </w:pPr>
          <w:r w:rsidRPr="008E036E">
            <w:t>Vsebina</w:t>
          </w:r>
        </w:p>
        <w:p w14:paraId="75FB3DD5" w14:textId="737FF7FB" w:rsidR="003C0C4F" w:rsidRDefault="00F3514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r w:rsidRPr="00A44A99">
            <w:fldChar w:fldCharType="begin"/>
          </w:r>
          <w:r w:rsidRPr="00A44A99">
            <w:instrText xml:space="preserve"> TOC \o "1-3" \h \z \u </w:instrText>
          </w:r>
          <w:r w:rsidRPr="00A44A99">
            <w:fldChar w:fldCharType="separate"/>
          </w:r>
          <w:hyperlink w:anchor="_Toc96940015" w:history="1">
            <w:r w:rsidR="003C0C4F" w:rsidRPr="00AC3A6A">
              <w:rPr>
                <w:rStyle w:val="Hiperpovezava"/>
                <w:noProof/>
              </w:rPr>
              <w:t>UVODNA DOLOČILA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_Toc96940015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 w:rsidR="00130E66">
              <w:rPr>
                <w:noProof/>
                <w:webHidden/>
              </w:rPr>
              <w:t>3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4280091E" w14:textId="4E333333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16" w:history="1">
            <w:r w:rsidR="003C0C4F" w:rsidRPr="00AC3A6A">
              <w:rPr>
                <w:rStyle w:val="Hiperpovezava"/>
                <w:noProof/>
              </w:rPr>
              <w:t>SPLOŠNE DOLOČBE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_Toc96940016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44EA9DBD" w14:textId="3D038E58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17" w:history="1">
            <w:r w:rsidR="003C0C4F" w:rsidRPr="00AC3A6A">
              <w:rPr>
                <w:rStyle w:val="Hiperpovezava"/>
                <w:noProof/>
              </w:rPr>
              <w:t>PREDMET POGODBE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_Toc96940017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77B22D54" w14:textId="4C3E26DC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18" w:history="1">
            <w:r w:rsidR="003C0C4F" w:rsidRPr="00AC3A6A">
              <w:rPr>
                <w:rStyle w:val="Hiperpovezava"/>
                <w:noProof/>
              </w:rPr>
              <w:t>PODIZVAJALCI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_Toc96940018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0981EF46" w14:textId="61D12073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19" w:history="1">
            <w:r w:rsidR="003C0C4F" w:rsidRPr="00AC3A6A">
              <w:rPr>
                <w:rStyle w:val="Hiperpovezava"/>
                <w:noProof/>
              </w:rPr>
              <w:t>POGODBENA VREDNOST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_Toc96940019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58C4F85E" w14:textId="7ECE56E2" w:rsidR="003C0C4F" w:rsidRDefault="003C0C4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20" w:history="1">
            <w:r w:rsidRPr="00AC3A6A">
              <w:rPr>
                <w:rStyle w:val="Hiperpovezava"/>
                <w:noProof/>
              </w:rPr>
              <w:t>VELJAVNOST POGODBE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_Toc96940020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30E6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14:paraId="177900DF" w14:textId="01A67616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21" w:history="1">
            <w:r w:rsidR="003C0C4F" w:rsidRPr="00AC3A6A">
              <w:rPr>
                <w:rStyle w:val="Hiperpovezava"/>
                <w:noProof/>
              </w:rPr>
              <w:t>LOKACIJE OZ. MERILNA MESTA DOBAVE ELEKTRIČNE ENERGIJE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_Toc96940021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182332DF" w14:textId="0B42AEA4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22" w:history="1">
            <w:r w:rsidR="003C0C4F" w:rsidRPr="00AC3A6A">
              <w:rPr>
                <w:rStyle w:val="Hiperpovezava"/>
                <w:noProof/>
              </w:rPr>
              <w:t xml:space="preserve">OKOLJSKE ZAHTEVE 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_Toc96940022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19634FE8" w14:textId="63A9971E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23" w:history="1">
            <w:r w:rsidR="003C0C4F" w:rsidRPr="00AC3A6A">
              <w:rPr>
                <w:rStyle w:val="Hiperpovezava"/>
                <w:noProof/>
              </w:rPr>
              <w:t>ROK IN NAČIN DOBAVE ELEKTRIČNE ENERGIJE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_Toc96940023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11FD4848" w14:textId="25A6779B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24" w:history="1">
            <w:r w:rsidR="003C0C4F" w:rsidRPr="00AC3A6A">
              <w:rPr>
                <w:rStyle w:val="Hiperpovezava"/>
                <w:noProof/>
              </w:rPr>
              <w:t>OBRAČUN ELEKTRIČNE ENERGIJE IN PLAČILNI POGOJI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_Toc96940024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3CCAB332" w14:textId="0B16F725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25" w:history="1">
            <w:r w:rsidR="003C0C4F" w:rsidRPr="00AC3A6A">
              <w:rPr>
                <w:rStyle w:val="Hiperpovezava"/>
                <w:noProof/>
              </w:rPr>
              <w:t>OBVEZNOSTI KUPCA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_Toc96940025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4749521E" w14:textId="16B291B4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26" w:history="1">
            <w:r w:rsidR="003C0C4F" w:rsidRPr="00AC3A6A">
              <w:rPr>
                <w:rStyle w:val="Hiperpovezava"/>
                <w:noProof/>
              </w:rPr>
              <w:t>OBVEZNOSTI DOBAVITELJA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_Toc96940026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62E01147" w14:textId="3432165F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27" w:history="1">
            <w:r w:rsidR="003C0C4F" w:rsidRPr="00AC3A6A">
              <w:rPr>
                <w:rStyle w:val="Hiperpovezava"/>
                <w:noProof/>
              </w:rPr>
              <w:t>FINANČNO ZAVAROVANJE ZA DOBRO IZVEDBO POGODBENIH OBVEZNOSTI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_Toc96940027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4903BC77" w14:textId="56652DC8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28" w:history="1">
            <w:r w:rsidR="003C0C4F" w:rsidRPr="00AC3A6A">
              <w:rPr>
                <w:rStyle w:val="Hiperpovezava"/>
                <w:noProof/>
              </w:rPr>
              <w:t>POVRNITEV ŠKODE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_Toc96940028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2F61FBBF" w14:textId="73E491D5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29" w:history="1">
            <w:r w:rsidR="003C0C4F" w:rsidRPr="00AC3A6A">
              <w:rPr>
                <w:rStyle w:val="Hiperpovezava"/>
                <w:noProof/>
              </w:rPr>
              <w:t>SKRBNIKI POGODBE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_Toc96940029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5D03920C" w14:textId="112FDC83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30" w:history="1">
            <w:r w:rsidR="003C0C4F" w:rsidRPr="00AC3A6A">
              <w:rPr>
                <w:rStyle w:val="Hiperpovezava"/>
                <w:noProof/>
              </w:rPr>
              <w:t>POSLOVNA SKRIVNOST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_Toc96940030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6D06B105" w14:textId="3BFB88DF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31" w:history="1">
            <w:r w:rsidR="003C0C4F" w:rsidRPr="00AC3A6A">
              <w:rPr>
                <w:rStyle w:val="Hiperpovezava"/>
                <w:noProof/>
              </w:rPr>
              <w:t>ODSTOP OD POGODBE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_Toc96940031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34C204C7" w14:textId="1D5034FD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32" w:history="1">
            <w:r w:rsidR="003C0C4F" w:rsidRPr="00AC3A6A">
              <w:rPr>
                <w:rStyle w:val="Hiperpovezava"/>
                <w:noProof/>
              </w:rPr>
              <w:t>PROTIKORUPCIJSKA KLAVZULA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_Toc96940032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123E18CB" w14:textId="0A9051F2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33" w:history="1">
            <w:r w:rsidR="003C0C4F" w:rsidRPr="00AC3A6A">
              <w:rPr>
                <w:rStyle w:val="Hiperpovezava"/>
                <w:noProof/>
              </w:rPr>
              <w:t>RAZVEZNI POGOJ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_Toc96940033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7349D6B2" w14:textId="05F9EA06" w:rsidR="003C0C4F" w:rsidRDefault="00130E6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6940034" w:history="1">
            <w:r w:rsidR="003C0C4F" w:rsidRPr="00AC3A6A">
              <w:rPr>
                <w:rStyle w:val="Hiperpovezava"/>
                <w:noProof/>
              </w:rPr>
              <w:t>PREHODNA IN KONČNA DOLOČILA</w:t>
            </w:r>
            <w:r w:rsidR="003C0C4F">
              <w:rPr>
                <w:noProof/>
                <w:webHidden/>
              </w:rPr>
              <w:tab/>
            </w:r>
            <w:r w:rsidR="003C0C4F">
              <w:rPr>
                <w:noProof/>
                <w:webHidden/>
              </w:rPr>
              <w:fldChar w:fldCharType="begin"/>
            </w:r>
            <w:r w:rsidR="003C0C4F">
              <w:rPr>
                <w:noProof/>
                <w:webHidden/>
              </w:rPr>
              <w:instrText xml:space="preserve"> PAGEREF _Toc96940034 \h </w:instrText>
            </w:r>
            <w:r w:rsidR="003C0C4F">
              <w:rPr>
                <w:noProof/>
                <w:webHidden/>
              </w:rPr>
            </w:r>
            <w:r w:rsidR="003C0C4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3C0C4F">
              <w:rPr>
                <w:noProof/>
                <w:webHidden/>
              </w:rPr>
              <w:fldChar w:fldCharType="end"/>
            </w:r>
          </w:hyperlink>
        </w:p>
        <w:p w14:paraId="44EAFD9C" w14:textId="57626CF8" w:rsidR="00F3514D" w:rsidRPr="008E036E" w:rsidRDefault="00F3514D">
          <w:r w:rsidRPr="00A44A99">
            <w:rPr>
              <w:b/>
              <w:bCs/>
            </w:rPr>
            <w:fldChar w:fldCharType="end"/>
          </w:r>
        </w:p>
      </w:sdtContent>
    </w:sdt>
    <w:p w14:paraId="4B94D5A5" w14:textId="77777777" w:rsidR="00346BC8" w:rsidRDefault="00346BC8">
      <w:pPr>
        <w:jc w:val="left"/>
        <w:rPr>
          <w:b/>
          <w:bCs/>
          <w:kern w:val="32"/>
          <w:sz w:val="24"/>
          <w:szCs w:val="24"/>
        </w:rPr>
      </w:pPr>
      <w:r>
        <w:rPr>
          <w:szCs w:val="24"/>
        </w:rPr>
        <w:br w:type="page"/>
      </w:r>
    </w:p>
    <w:p w14:paraId="149ED8C3" w14:textId="29167096" w:rsidR="00A9445B" w:rsidRDefault="00A9445B" w:rsidP="00A9445B">
      <w:pPr>
        <w:pStyle w:val="Naslov1"/>
        <w:rPr>
          <w:szCs w:val="24"/>
        </w:rPr>
      </w:pPr>
      <w:bookmarkStart w:id="1" w:name="_Toc96940015"/>
      <w:r>
        <w:rPr>
          <w:szCs w:val="24"/>
        </w:rPr>
        <w:lastRenderedPageBreak/>
        <w:t>UVODNA DOLOČILA</w:t>
      </w:r>
      <w:bookmarkEnd w:id="1"/>
    </w:p>
    <w:p w14:paraId="5CEA0501" w14:textId="77777777" w:rsidR="00E23266" w:rsidRPr="00E23266" w:rsidRDefault="00E23266" w:rsidP="00E23266"/>
    <w:p w14:paraId="38E62454" w14:textId="77777777" w:rsidR="00A9445B" w:rsidRPr="008E036E" w:rsidRDefault="00A9445B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1EF4E3E6" w14:textId="6B990651" w:rsidR="00A9445B" w:rsidRPr="00EE2F8E" w:rsidRDefault="00A9445B" w:rsidP="00EE2F8E">
      <w:pPr>
        <w:rPr>
          <w:b/>
        </w:rPr>
      </w:pPr>
      <w:r w:rsidRPr="00EE2F8E">
        <w:t>Pogodben</w:t>
      </w:r>
      <w:r w:rsidR="00C92BB1">
        <w:t>i</w:t>
      </w:r>
      <w:r w:rsidRPr="00EE2F8E">
        <w:t xml:space="preserve"> strank</w:t>
      </w:r>
      <w:r w:rsidR="00C92BB1">
        <w:t>i</w:t>
      </w:r>
      <w:r w:rsidRPr="00EE2F8E">
        <w:t xml:space="preserve"> uvodoma ugotavljata:</w:t>
      </w:r>
    </w:p>
    <w:p w14:paraId="6510FD7C" w14:textId="2A04A8ED" w:rsidR="00DC3EAC" w:rsidRPr="00EE2F8E" w:rsidRDefault="00DC3EAC" w:rsidP="008152E2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4058A96E">
        <w:rPr>
          <w:rFonts w:ascii="Arial" w:hAnsi="Arial" w:cs="Arial"/>
        </w:rPr>
        <w:t xml:space="preserve">da je </w:t>
      </w:r>
      <w:r w:rsidR="00720A69">
        <w:rPr>
          <w:rFonts w:ascii="Arial" w:hAnsi="Arial" w:cs="Arial"/>
        </w:rPr>
        <w:t>kupec</w:t>
      </w:r>
      <w:r w:rsidRPr="4058A96E">
        <w:rPr>
          <w:rFonts w:ascii="Arial" w:hAnsi="Arial" w:cs="Arial"/>
        </w:rPr>
        <w:t xml:space="preserve"> objavil javno naročilo za oddajo naročila </w:t>
      </w:r>
      <w:r>
        <w:rPr>
          <w:rFonts w:ascii="Arial" w:hAnsi="Arial" w:cs="Arial"/>
        </w:rPr>
        <w:t>blaga</w:t>
      </w:r>
      <w:r w:rsidRPr="4058A96E">
        <w:rPr>
          <w:rFonts w:ascii="Arial" w:hAnsi="Arial" w:cs="Arial"/>
        </w:rPr>
        <w:t xml:space="preserve"> </w:t>
      </w:r>
      <w:r w:rsidRPr="008367E1">
        <w:rPr>
          <w:rFonts w:ascii="Arial" w:hAnsi="Arial" w:cs="Arial"/>
        </w:rPr>
        <w:t>po odprtem postopku za</w:t>
      </w:r>
      <w:r w:rsidR="005970AD">
        <w:rPr>
          <w:rFonts w:ascii="Arial" w:hAnsi="Arial" w:cs="Arial"/>
        </w:rPr>
        <w:t xml:space="preserve"> </w:t>
      </w:r>
      <w:r w:rsidRPr="4058A96E">
        <w:rPr>
          <w:rFonts w:ascii="Arial" w:hAnsi="Arial" w:cs="Arial"/>
        </w:rPr>
        <w:t>»</w:t>
      </w:r>
      <w:r w:rsidR="008152E2" w:rsidRPr="008152E2">
        <w:rPr>
          <w:rFonts w:ascii="Arial" w:hAnsi="Arial" w:cs="Arial"/>
        </w:rPr>
        <w:t>Dobavo električne energije z upoštevanjem okoljskih vidikov za obdobje 2022 – 2026</w:t>
      </w:r>
      <w:r w:rsidRPr="4058A96E">
        <w:rPr>
          <w:rFonts w:ascii="Arial" w:hAnsi="Arial" w:cs="Arial"/>
        </w:rPr>
        <w:t>«, ki je bilo objavljeno na Portalu javnih naročil pod št. ……………….. z dne ……………..</w:t>
      </w:r>
      <w:r>
        <w:rPr>
          <w:rFonts w:ascii="Arial" w:hAnsi="Arial" w:cs="Arial"/>
        </w:rPr>
        <w:t xml:space="preserve"> in v Uradnem listu EU pod št……….. z dne …………</w:t>
      </w:r>
      <w:r w:rsidRPr="4058A96E">
        <w:rPr>
          <w:rFonts w:ascii="Arial" w:hAnsi="Arial" w:cs="Arial"/>
        </w:rPr>
        <w:t xml:space="preserve">; </w:t>
      </w:r>
    </w:p>
    <w:p w14:paraId="6F3AB3C2" w14:textId="43A3E2B7" w:rsidR="00A9445B" w:rsidRPr="00EE2F8E" w:rsidRDefault="00B61D7C" w:rsidP="00DB286D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4698246E">
        <w:rPr>
          <w:rFonts w:ascii="Arial" w:hAnsi="Arial" w:cs="Arial"/>
        </w:rPr>
        <w:t>da se razpisna dokumentacija</w:t>
      </w:r>
      <w:r w:rsidR="00A9445B" w:rsidRPr="4698246E">
        <w:rPr>
          <w:rFonts w:ascii="Arial" w:hAnsi="Arial" w:cs="Arial"/>
        </w:rPr>
        <w:t xml:space="preserve"> </w:t>
      </w:r>
      <w:r w:rsidR="00720A69">
        <w:rPr>
          <w:rFonts w:ascii="Arial" w:hAnsi="Arial" w:cs="Arial"/>
        </w:rPr>
        <w:t>kupca</w:t>
      </w:r>
      <w:r w:rsidR="00A9445B" w:rsidRPr="4698246E">
        <w:rPr>
          <w:rFonts w:ascii="Arial" w:hAnsi="Arial" w:cs="Arial"/>
        </w:rPr>
        <w:t xml:space="preserve"> </w:t>
      </w:r>
      <w:r w:rsidRPr="4698246E">
        <w:rPr>
          <w:rFonts w:ascii="Arial" w:hAnsi="Arial" w:cs="Arial"/>
        </w:rPr>
        <w:t>vodi pod številko:</w:t>
      </w:r>
      <w:r w:rsidR="00A9445B" w:rsidRPr="4698246E">
        <w:rPr>
          <w:rFonts w:ascii="Arial" w:hAnsi="Arial" w:cs="Arial"/>
        </w:rPr>
        <w:t xml:space="preserve"> </w:t>
      </w:r>
      <w:r w:rsidR="00DB286D" w:rsidRPr="00DB286D">
        <w:rPr>
          <w:rFonts w:ascii="Arial" w:hAnsi="Arial" w:cs="Arial"/>
        </w:rPr>
        <w:t xml:space="preserve">4301-0005/2022-2 </w:t>
      </w:r>
      <w:r w:rsidR="00A9445B" w:rsidRPr="4698246E">
        <w:rPr>
          <w:rFonts w:ascii="Arial" w:hAnsi="Arial" w:cs="Arial"/>
        </w:rPr>
        <w:t>(št.</w:t>
      </w:r>
      <w:r w:rsidR="00076418" w:rsidRPr="4698246E">
        <w:rPr>
          <w:rFonts w:ascii="Arial" w:hAnsi="Arial" w:cs="Arial"/>
        </w:rPr>
        <w:t xml:space="preserve"> </w:t>
      </w:r>
      <w:r w:rsidR="00A9445B" w:rsidRPr="4698246E">
        <w:rPr>
          <w:rFonts w:ascii="Arial" w:hAnsi="Arial" w:cs="Arial"/>
        </w:rPr>
        <w:t>JN</w:t>
      </w:r>
      <w:r w:rsidR="008367E1">
        <w:rPr>
          <w:rFonts w:ascii="Arial" w:hAnsi="Arial" w:cs="Arial"/>
        </w:rPr>
        <w:t xml:space="preserve"> BR</w:t>
      </w:r>
      <w:r w:rsidR="00A9445B" w:rsidRPr="4698246E">
        <w:rPr>
          <w:rFonts w:ascii="Arial" w:hAnsi="Arial" w:cs="Arial"/>
        </w:rPr>
        <w:t xml:space="preserve">: </w:t>
      </w:r>
      <w:r w:rsidR="00866986">
        <w:rPr>
          <w:rFonts w:ascii="Arial" w:hAnsi="Arial" w:cs="Arial"/>
        </w:rPr>
        <w:t>2022-098</w:t>
      </w:r>
      <w:r w:rsidR="00A9445B" w:rsidRPr="4698246E">
        <w:rPr>
          <w:rFonts w:ascii="Arial" w:hAnsi="Arial" w:cs="Arial"/>
        </w:rPr>
        <w:t>)</w:t>
      </w:r>
      <w:r w:rsidR="008E66BB" w:rsidRPr="4698246E">
        <w:rPr>
          <w:rFonts w:ascii="Arial" w:hAnsi="Arial" w:cs="Arial"/>
        </w:rPr>
        <w:t>;</w:t>
      </w:r>
    </w:p>
    <w:p w14:paraId="46FEA85F" w14:textId="4D69E924" w:rsidR="00914495" w:rsidRPr="00EE2F8E" w:rsidRDefault="00914495" w:rsidP="00AF3594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EE2F8E">
        <w:rPr>
          <w:rFonts w:ascii="Arial" w:hAnsi="Arial" w:cs="Arial"/>
        </w:rPr>
        <w:t xml:space="preserve">da je </w:t>
      </w:r>
      <w:r w:rsidR="00720A69">
        <w:rPr>
          <w:rFonts w:ascii="Arial" w:hAnsi="Arial" w:cs="Arial"/>
        </w:rPr>
        <w:t>kupec</w:t>
      </w:r>
      <w:r w:rsidR="008152E2">
        <w:rPr>
          <w:rFonts w:ascii="Arial" w:hAnsi="Arial" w:cs="Arial"/>
        </w:rPr>
        <w:t xml:space="preserve"> </w:t>
      </w:r>
      <w:r w:rsidRPr="00EE2F8E">
        <w:rPr>
          <w:rFonts w:ascii="Arial" w:hAnsi="Arial" w:cs="Arial"/>
        </w:rPr>
        <w:t xml:space="preserve">dne ……… prejel ponudbo </w:t>
      </w:r>
      <w:r w:rsidR="008152E2">
        <w:rPr>
          <w:rFonts w:ascii="Arial" w:hAnsi="Arial" w:cs="Arial"/>
        </w:rPr>
        <w:t>dobavitelja</w:t>
      </w:r>
      <w:r w:rsidRPr="00EE2F8E">
        <w:rPr>
          <w:rFonts w:ascii="Arial" w:hAnsi="Arial" w:cs="Arial"/>
        </w:rPr>
        <w:t xml:space="preserve"> po</w:t>
      </w:r>
      <w:r w:rsidR="008E66BB">
        <w:rPr>
          <w:rFonts w:ascii="Arial" w:hAnsi="Arial" w:cs="Arial"/>
        </w:rPr>
        <w:t xml:space="preserve"> tem predmetnem javnem naročilu;</w:t>
      </w:r>
    </w:p>
    <w:p w14:paraId="08B9640C" w14:textId="72E62471" w:rsidR="006C4E93" w:rsidRDefault="00B61D7C" w:rsidP="00AF3594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EE2F8E">
        <w:rPr>
          <w:rFonts w:ascii="Arial" w:hAnsi="Arial" w:cs="Arial"/>
        </w:rPr>
        <w:t xml:space="preserve">da je </w:t>
      </w:r>
      <w:r w:rsidR="00720A69">
        <w:rPr>
          <w:rFonts w:ascii="Arial" w:hAnsi="Arial" w:cs="Arial"/>
        </w:rPr>
        <w:t>kupec</w:t>
      </w:r>
      <w:r w:rsidR="008152E2">
        <w:rPr>
          <w:rFonts w:ascii="Arial" w:hAnsi="Arial" w:cs="Arial"/>
        </w:rPr>
        <w:t xml:space="preserve"> </w:t>
      </w:r>
      <w:r w:rsidRPr="00EE2F8E">
        <w:rPr>
          <w:rFonts w:ascii="Arial" w:hAnsi="Arial" w:cs="Arial"/>
        </w:rPr>
        <w:t xml:space="preserve">na </w:t>
      </w:r>
      <w:r w:rsidR="00851801">
        <w:rPr>
          <w:rFonts w:ascii="Arial" w:hAnsi="Arial" w:cs="Arial"/>
        </w:rPr>
        <w:t>p</w:t>
      </w:r>
      <w:r w:rsidRPr="00EE2F8E">
        <w:rPr>
          <w:rFonts w:ascii="Arial" w:hAnsi="Arial" w:cs="Arial"/>
        </w:rPr>
        <w:t>ortalu javnih naročil</w:t>
      </w:r>
      <w:r w:rsidR="006C4E93">
        <w:rPr>
          <w:rFonts w:ascii="Arial" w:hAnsi="Arial" w:cs="Arial"/>
        </w:rPr>
        <w:t xml:space="preserve"> objavil odločite o oddaji naročila, št.:……………… ter da je odločitev o oddaji naročila postala pravnomočna dne …………………</w:t>
      </w:r>
      <w:r w:rsidR="008E66BB">
        <w:rPr>
          <w:rFonts w:ascii="Arial" w:hAnsi="Arial" w:cs="Arial"/>
        </w:rPr>
        <w:t>;</w:t>
      </w:r>
    </w:p>
    <w:p w14:paraId="0EE5EDB2" w14:textId="3E7552E3" w:rsidR="006B1BD9" w:rsidRDefault="00B61D7C" w:rsidP="00D622AE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6C4E93">
        <w:rPr>
          <w:rFonts w:ascii="Arial" w:hAnsi="Arial" w:cs="Arial"/>
        </w:rPr>
        <w:t xml:space="preserve">da pogodbeni stranki to pogodbo sklepata z namenom realizacije pravnega posla, ki je predmet javnega naročila. </w:t>
      </w:r>
    </w:p>
    <w:p w14:paraId="35F9B2CB" w14:textId="77777777" w:rsidR="000E3365" w:rsidRPr="000E3365" w:rsidRDefault="000E3365" w:rsidP="000E3365">
      <w:pPr>
        <w:widowControl w:val="0"/>
        <w:rPr>
          <w:rFonts w:cs="Arial"/>
        </w:rPr>
      </w:pPr>
    </w:p>
    <w:p w14:paraId="1ECA49C7" w14:textId="77777777" w:rsidR="003C0C4F" w:rsidRDefault="005C5031" w:rsidP="005C5031">
      <w:pPr>
        <w:pStyle w:val="Naslov1"/>
        <w:rPr>
          <w:szCs w:val="24"/>
        </w:rPr>
      </w:pPr>
      <w:bookmarkStart w:id="2" w:name="_Toc96940016"/>
      <w:r w:rsidRPr="008E036E">
        <w:rPr>
          <w:szCs w:val="24"/>
        </w:rPr>
        <w:t>SPLOŠNE DOLOČBE</w:t>
      </w:r>
      <w:bookmarkEnd w:id="2"/>
      <w:r w:rsidR="00E0240E">
        <w:rPr>
          <w:szCs w:val="24"/>
        </w:rPr>
        <w:t xml:space="preserve"> </w:t>
      </w:r>
    </w:p>
    <w:p w14:paraId="48B32C61" w14:textId="44D79DB7" w:rsidR="005C5031" w:rsidRPr="003C0C4F" w:rsidRDefault="00E0240E" w:rsidP="003C0C4F">
      <w:pPr>
        <w:rPr>
          <w:i/>
          <w:color w:val="BFBFBF" w:themeColor="background1" w:themeShade="BF"/>
          <w:sz w:val="18"/>
          <w:szCs w:val="18"/>
        </w:rPr>
      </w:pPr>
      <w:r w:rsidRPr="003C0C4F">
        <w:rPr>
          <w:i/>
          <w:color w:val="BFBFBF" w:themeColor="background1" w:themeShade="BF"/>
          <w:sz w:val="18"/>
          <w:szCs w:val="18"/>
        </w:rPr>
        <w:t xml:space="preserve">(uporabi se če je </w:t>
      </w:r>
      <w:r w:rsidR="00451D07" w:rsidRPr="003C0C4F">
        <w:rPr>
          <w:i/>
          <w:color w:val="BFBFBF" w:themeColor="background1" w:themeShade="BF"/>
          <w:sz w:val="18"/>
          <w:szCs w:val="18"/>
        </w:rPr>
        <w:t>dobavitelj</w:t>
      </w:r>
      <w:r w:rsidRPr="003C0C4F">
        <w:rPr>
          <w:i/>
          <w:color w:val="BFBFBF" w:themeColor="background1" w:themeShade="BF"/>
          <w:sz w:val="18"/>
          <w:szCs w:val="18"/>
        </w:rPr>
        <w:t xml:space="preserve"> skupina sodelujočih podjetij in se prilagodi na konkreten primer)</w:t>
      </w:r>
    </w:p>
    <w:p w14:paraId="3656B9AB" w14:textId="77777777" w:rsidR="003E7966" w:rsidRDefault="003E7966" w:rsidP="003E7966"/>
    <w:p w14:paraId="106D1250" w14:textId="77777777" w:rsidR="005C5031" w:rsidRPr="008E036E" w:rsidRDefault="005C5031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44A8EB86" w14:textId="3AEE50BD" w:rsidR="00076C47" w:rsidRPr="00F52EC1" w:rsidRDefault="00F52EC1" w:rsidP="00076C47">
      <w:pPr>
        <w:widowControl w:val="0"/>
        <w:rPr>
          <w:rFonts w:cs="Arial"/>
        </w:rPr>
      </w:pPr>
      <w:r w:rsidRPr="00F52EC1">
        <w:rPr>
          <w:rFonts w:cs="Arial"/>
        </w:rPr>
        <w:t>Dobavitelj je podjetje ali skupina</w:t>
      </w:r>
      <w:r w:rsidR="00076C47" w:rsidRPr="00F52EC1">
        <w:rPr>
          <w:rFonts w:cs="Arial"/>
        </w:rPr>
        <w:t xml:space="preserve"> sodelujočih podjetij, ki so skupaj oddali ponudbo in prevzeli </w:t>
      </w:r>
      <w:r w:rsidRPr="00F52EC1">
        <w:rPr>
          <w:rFonts w:cs="Arial"/>
        </w:rPr>
        <w:t xml:space="preserve">naročilo za dobavo </w:t>
      </w:r>
      <w:r w:rsidR="000E181E">
        <w:rPr>
          <w:rFonts w:cs="Arial"/>
        </w:rPr>
        <w:t>električne energije</w:t>
      </w:r>
      <w:r w:rsidR="001D7000" w:rsidRPr="00F52EC1">
        <w:rPr>
          <w:rFonts w:cs="Arial"/>
        </w:rPr>
        <w:t xml:space="preserve"> </w:t>
      </w:r>
      <w:r w:rsidR="00076C47" w:rsidRPr="00F52EC1">
        <w:rPr>
          <w:rFonts w:cs="Arial"/>
        </w:rPr>
        <w:t xml:space="preserve">po tej pogodbi. </w:t>
      </w:r>
    </w:p>
    <w:p w14:paraId="45FB0818" w14:textId="77777777" w:rsidR="00CD461A" w:rsidRPr="00F52EC1" w:rsidRDefault="00CD461A" w:rsidP="00076C47">
      <w:pPr>
        <w:widowControl w:val="0"/>
        <w:rPr>
          <w:rFonts w:cs="Arial"/>
        </w:rPr>
      </w:pPr>
    </w:p>
    <w:p w14:paraId="26801593" w14:textId="584B96ED" w:rsidR="00F52EC1" w:rsidRPr="00F52EC1" w:rsidRDefault="00F52EC1" w:rsidP="00076C47">
      <w:pPr>
        <w:widowControl w:val="0"/>
        <w:rPr>
          <w:rFonts w:cs="Arial"/>
        </w:rPr>
      </w:pPr>
      <w:r w:rsidRPr="00F52EC1">
        <w:rPr>
          <w:rFonts w:cs="Arial"/>
        </w:rPr>
        <w:t>V primeru, da sklepa pogodbo skupina sodelujočih podjetij</w:t>
      </w:r>
      <w:r w:rsidR="00E0240E">
        <w:rPr>
          <w:rFonts w:cs="Arial"/>
        </w:rPr>
        <w:t>,</w:t>
      </w:r>
      <w:r w:rsidRPr="00F52EC1">
        <w:rPr>
          <w:rFonts w:cs="Arial"/>
        </w:rPr>
        <w:t xml:space="preserve"> so vsa sodelujoča podjetja podpisniki pogodbe </w:t>
      </w:r>
      <w:r w:rsidR="0080570F" w:rsidRPr="00F52EC1">
        <w:rPr>
          <w:rFonts w:cs="Arial"/>
        </w:rPr>
        <w:t xml:space="preserve">s </w:t>
      </w:r>
      <w:r w:rsidR="00720A69">
        <w:rPr>
          <w:rFonts w:cs="Arial"/>
        </w:rPr>
        <w:t>kupcem</w:t>
      </w:r>
      <w:r w:rsidR="00BC778E" w:rsidRPr="00F52EC1">
        <w:rPr>
          <w:rFonts w:cs="Arial"/>
        </w:rPr>
        <w:t xml:space="preserve"> </w:t>
      </w:r>
      <w:r w:rsidR="00947A3F" w:rsidRPr="00F52EC1">
        <w:rPr>
          <w:rFonts w:cs="Arial"/>
        </w:rPr>
        <w:t>in</w:t>
      </w:r>
      <w:r w:rsidR="00BC778E" w:rsidRPr="00F52EC1">
        <w:rPr>
          <w:rFonts w:cs="Arial"/>
        </w:rPr>
        <w:t xml:space="preserve"> so solidarno odgovorni za </w:t>
      </w:r>
      <w:r w:rsidRPr="00F52EC1">
        <w:rPr>
          <w:rFonts w:cs="Arial"/>
        </w:rPr>
        <w:t xml:space="preserve">dobavo </w:t>
      </w:r>
      <w:r w:rsidR="000E181E">
        <w:rPr>
          <w:rFonts w:cs="Arial"/>
        </w:rPr>
        <w:t>električne energije</w:t>
      </w:r>
      <w:r w:rsidR="00866986">
        <w:rPr>
          <w:rFonts w:cs="Arial"/>
        </w:rPr>
        <w:t xml:space="preserve"> </w:t>
      </w:r>
      <w:r w:rsidR="00076C47" w:rsidRPr="00F52EC1">
        <w:rPr>
          <w:rFonts w:cs="Arial"/>
        </w:rPr>
        <w:t>po tej pogodbi</w:t>
      </w:r>
      <w:r w:rsidR="00BC778E" w:rsidRPr="00F52EC1">
        <w:rPr>
          <w:rFonts w:cs="Arial"/>
        </w:rPr>
        <w:t xml:space="preserve">. </w:t>
      </w:r>
    </w:p>
    <w:p w14:paraId="7368275F" w14:textId="77777777" w:rsidR="00F52EC1" w:rsidRPr="00F52EC1" w:rsidRDefault="00F52EC1" w:rsidP="00076C47">
      <w:pPr>
        <w:widowControl w:val="0"/>
        <w:rPr>
          <w:rFonts w:cs="Arial"/>
        </w:rPr>
      </w:pPr>
    </w:p>
    <w:p w14:paraId="492F77AB" w14:textId="4E75FAE5" w:rsidR="18E4C6F2" w:rsidRDefault="00BC778E" w:rsidP="18E4C6F2">
      <w:pPr>
        <w:widowControl w:val="0"/>
        <w:rPr>
          <w:rFonts w:cs="Arial"/>
        </w:rPr>
      </w:pPr>
      <w:r w:rsidRPr="00F52EC1">
        <w:rPr>
          <w:rFonts w:cs="Arial"/>
        </w:rPr>
        <w:t xml:space="preserve">Podizvajalci niso sopodpisniki pogodbe in tako tudi niso </w:t>
      </w:r>
      <w:r w:rsidR="009C4C6F" w:rsidRPr="00F52EC1">
        <w:rPr>
          <w:rFonts w:cs="Arial"/>
        </w:rPr>
        <w:t xml:space="preserve">neposredno </w:t>
      </w:r>
      <w:r w:rsidRPr="00F52EC1">
        <w:rPr>
          <w:rFonts w:cs="Arial"/>
        </w:rPr>
        <w:t xml:space="preserve">odgovorni </w:t>
      </w:r>
      <w:r w:rsidR="001D7000" w:rsidRPr="00F52EC1">
        <w:rPr>
          <w:rFonts w:cs="Arial"/>
        </w:rPr>
        <w:t xml:space="preserve">po tej pogodbi oz. za </w:t>
      </w:r>
      <w:r w:rsidR="004A60C5" w:rsidRPr="00F52EC1">
        <w:rPr>
          <w:rFonts w:cs="Arial"/>
        </w:rPr>
        <w:t>njihov</w:t>
      </w:r>
      <w:r w:rsidR="00076C47" w:rsidRPr="00F52EC1">
        <w:rPr>
          <w:rFonts w:cs="Arial"/>
        </w:rPr>
        <w:t xml:space="preserve"> del </w:t>
      </w:r>
      <w:r w:rsidR="00F52EC1" w:rsidRPr="00F52EC1">
        <w:rPr>
          <w:rFonts w:cs="Arial"/>
        </w:rPr>
        <w:t>odgovarja dobavitelj ali skupina sodelujočih podjetij.</w:t>
      </w:r>
      <w:r w:rsidR="00076C47" w:rsidRPr="00F52EC1">
        <w:rPr>
          <w:rFonts w:cs="Arial"/>
        </w:rPr>
        <w:t xml:space="preserve"> </w:t>
      </w:r>
    </w:p>
    <w:p w14:paraId="1F26F850" w14:textId="77777777" w:rsidR="000E3365" w:rsidRPr="00D622AE" w:rsidRDefault="000E3365" w:rsidP="18E4C6F2">
      <w:pPr>
        <w:widowControl w:val="0"/>
        <w:rPr>
          <w:rFonts w:cs="Arial"/>
        </w:rPr>
      </w:pPr>
    </w:p>
    <w:p w14:paraId="286C9128" w14:textId="05D4D62F" w:rsidR="00317627" w:rsidRDefault="00317627" w:rsidP="00DB37E0">
      <w:pPr>
        <w:pStyle w:val="Naslov1"/>
        <w:rPr>
          <w:szCs w:val="24"/>
        </w:rPr>
      </w:pPr>
      <w:bookmarkStart w:id="3" w:name="_Toc96940017"/>
      <w:r w:rsidRPr="008E036E">
        <w:rPr>
          <w:szCs w:val="24"/>
        </w:rPr>
        <w:t>PREDMET POGODBE</w:t>
      </w:r>
      <w:bookmarkEnd w:id="3"/>
    </w:p>
    <w:p w14:paraId="5CFFD47A" w14:textId="77777777" w:rsidR="00865DD6" w:rsidRPr="00FB7524" w:rsidRDefault="00317627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148E2648" w14:textId="7AEA56B8" w:rsidR="003D490F" w:rsidRPr="008152E2" w:rsidRDefault="0094295A" w:rsidP="003D490F">
      <w:pPr>
        <w:widowControl w:val="0"/>
        <w:rPr>
          <w:rFonts w:cs="Arial"/>
        </w:rPr>
      </w:pPr>
      <w:r w:rsidRPr="00B37615">
        <w:rPr>
          <w:rFonts w:cs="Arial"/>
        </w:rPr>
        <w:t xml:space="preserve">S to pogodbo </w:t>
      </w:r>
      <w:r w:rsidR="00720A69">
        <w:rPr>
          <w:rFonts w:cs="Arial"/>
        </w:rPr>
        <w:t>kupec</w:t>
      </w:r>
      <w:r w:rsidRPr="00B37615">
        <w:rPr>
          <w:rFonts w:cs="Arial"/>
        </w:rPr>
        <w:t xml:space="preserve"> odda, </w:t>
      </w:r>
      <w:r w:rsidR="008152E2">
        <w:rPr>
          <w:rFonts w:cs="Arial"/>
        </w:rPr>
        <w:t>dobavitelj</w:t>
      </w:r>
      <w:r w:rsidRPr="00B37615">
        <w:rPr>
          <w:rFonts w:cs="Arial"/>
        </w:rPr>
        <w:t xml:space="preserve"> pa </w:t>
      </w:r>
      <w:r w:rsidR="008152E2">
        <w:rPr>
          <w:rFonts w:cs="Arial"/>
        </w:rPr>
        <w:t xml:space="preserve">dobavi električno energijo z upoštevanjem okoljskih </w:t>
      </w:r>
      <w:r w:rsidR="008152E2" w:rsidRPr="008152E2">
        <w:rPr>
          <w:rFonts w:cs="Arial"/>
        </w:rPr>
        <w:t>vidikov</w:t>
      </w:r>
      <w:r w:rsidR="005970AD" w:rsidRPr="008152E2">
        <w:rPr>
          <w:rFonts w:cs="Arial"/>
        </w:rPr>
        <w:t xml:space="preserve"> </w:t>
      </w:r>
      <w:r w:rsidR="007243CB" w:rsidRPr="008152E2">
        <w:rPr>
          <w:rFonts w:cs="Arial"/>
        </w:rPr>
        <w:t>(v nadaljevanju:</w:t>
      </w:r>
      <w:r w:rsidR="00E0240E">
        <w:rPr>
          <w:rFonts w:cs="Arial"/>
        </w:rPr>
        <w:t>električna energija</w:t>
      </w:r>
      <w:r w:rsidR="007243CB" w:rsidRPr="008152E2">
        <w:rPr>
          <w:rFonts w:cs="Arial"/>
        </w:rPr>
        <w:t>)«</w:t>
      </w:r>
      <w:r w:rsidR="002639F8" w:rsidRPr="008152E2">
        <w:rPr>
          <w:rFonts w:cs="Arial"/>
        </w:rPr>
        <w:t>,</w:t>
      </w:r>
      <w:r w:rsidR="007243CB" w:rsidRPr="008152E2">
        <w:rPr>
          <w:rFonts w:cs="Arial"/>
        </w:rPr>
        <w:t xml:space="preserve"> </w:t>
      </w:r>
      <w:r w:rsidR="003D490F" w:rsidRPr="008152E2">
        <w:rPr>
          <w:rFonts w:cs="Arial"/>
        </w:rPr>
        <w:t>na osnovi:</w:t>
      </w:r>
      <w:r w:rsidR="007243CB" w:rsidRPr="008152E2">
        <w:rPr>
          <w:rFonts w:cs="Arial"/>
        </w:rPr>
        <w:t xml:space="preserve"> </w:t>
      </w:r>
    </w:p>
    <w:p w14:paraId="55321395" w14:textId="13ADE05E" w:rsidR="00865DD6" w:rsidRPr="00CF2B46" w:rsidRDefault="003D490F" w:rsidP="00AF3594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CF2B46">
        <w:rPr>
          <w:rFonts w:ascii="Arial" w:hAnsi="Arial" w:cs="Arial"/>
        </w:rPr>
        <w:t xml:space="preserve">OBR </w:t>
      </w:r>
      <w:r w:rsidR="001D7000" w:rsidRPr="00CF2B46">
        <w:rPr>
          <w:rFonts w:ascii="Arial" w:hAnsi="Arial" w:cs="Arial"/>
        </w:rPr>
        <w:t>–</w:t>
      </w:r>
      <w:r w:rsidRPr="00CF2B46">
        <w:rPr>
          <w:rFonts w:ascii="Arial" w:hAnsi="Arial" w:cs="Arial"/>
        </w:rPr>
        <w:t xml:space="preserve"> </w:t>
      </w:r>
      <w:r w:rsidR="001D7000" w:rsidRPr="00CF2B46">
        <w:rPr>
          <w:rFonts w:ascii="Arial" w:hAnsi="Arial" w:cs="Arial"/>
        </w:rPr>
        <w:t>2.1</w:t>
      </w:r>
      <w:r w:rsidR="001709D3" w:rsidRPr="00CF2B46">
        <w:rPr>
          <w:rFonts w:ascii="Arial" w:hAnsi="Arial" w:cs="Arial"/>
        </w:rPr>
        <w:t>8</w:t>
      </w:r>
      <w:r w:rsidRPr="00CF2B46">
        <w:rPr>
          <w:rFonts w:ascii="Arial" w:hAnsi="Arial" w:cs="Arial"/>
        </w:rPr>
        <w:t>_</w:t>
      </w:r>
      <w:r w:rsidR="002D6383" w:rsidRPr="00CF2B46">
        <w:rPr>
          <w:rFonts w:ascii="Arial" w:hAnsi="Arial" w:cs="Arial"/>
        </w:rPr>
        <w:t xml:space="preserve">Vrsta in opis </w:t>
      </w:r>
      <w:r w:rsidR="001709D3" w:rsidRPr="00CF2B46">
        <w:rPr>
          <w:rFonts w:ascii="Arial" w:hAnsi="Arial" w:cs="Arial"/>
        </w:rPr>
        <w:t xml:space="preserve">predmeta </w:t>
      </w:r>
      <w:r w:rsidR="48F973F9" w:rsidRPr="00CF2B46">
        <w:rPr>
          <w:rFonts w:ascii="Arial" w:hAnsi="Arial" w:cs="Arial"/>
        </w:rPr>
        <w:t>ali Tehnična specifikacija</w:t>
      </w:r>
      <w:r w:rsidR="002639F8" w:rsidRPr="00CF2B46">
        <w:rPr>
          <w:rFonts w:ascii="Arial" w:hAnsi="Arial" w:cs="Arial"/>
        </w:rPr>
        <w:t>;</w:t>
      </w:r>
    </w:p>
    <w:p w14:paraId="7B2718C0" w14:textId="4632007F" w:rsidR="002D6383" w:rsidRPr="00CF2B46" w:rsidRDefault="003D490F" w:rsidP="00AF3594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CF2B46">
        <w:rPr>
          <w:rFonts w:ascii="Arial" w:hAnsi="Arial" w:cs="Arial"/>
        </w:rPr>
        <w:t>OBR - 2.1</w:t>
      </w:r>
      <w:r w:rsidR="001709D3" w:rsidRPr="00CF2B46">
        <w:rPr>
          <w:rFonts w:ascii="Arial" w:hAnsi="Arial" w:cs="Arial"/>
        </w:rPr>
        <w:t>9</w:t>
      </w:r>
      <w:r w:rsidRPr="00CF2B46">
        <w:rPr>
          <w:rFonts w:ascii="Arial" w:hAnsi="Arial" w:cs="Arial"/>
        </w:rPr>
        <w:t>_Predračun</w:t>
      </w:r>
      <w:r w:rsidR="001D7000" w:rsidRPr="00CF2B46">
        <w:rPr>
          <w:rFonts w:ascii="Arial" w:hAnsi="Arial" w:cs="Arial"/>
        </w:rPr>
        <w:t>.</w:t>
      </w:r>
    </w:p>
    <w:p w14:paraId="730DCAF5" w14:textId="1591E583" w:rsidR="18E4C6F2" w:rsidRDefault="18E4C6F2" w:rsidP="18E4C6F2"/>
    <w:p w14:paraId="4101652C" w14:textId="274F593E" w:rsidR="00FF37BB" w:rsidRDefault="000546C2" w:rsidP="0094295A">
      <w:pPr>
        <w:rPr>
          <w:rFonts w:cs="Arial"/>
        </w:rPr>
      </w:pPr>
      <w:r w:rsidRPr="00B37615">
        <w:rPr>
          <w:rFonts w:cs="Arial"/>
        </w:rPr>
        <w:t xml:space="preserve">Razpisna </w:t>
      </w:r>
      <w:r w:rsidR="00190F0A" w:rsidRPr="00B37615">
        <w:rPr>
          <w:rFonts w:cs="Arial"/>
        </w:rPr>
        <w:t xml:space="preserve">in ponudbena </w:t>
      </w:r>
      <w:r w:rsidRPr="00B37615">
        <w:rPr>
          <w:rFonts w:cs="Arial"/>
        </w:rPr>
        <w:t>dokumentacija</w:t>
      </w:r>
      <w:r w:rsidR="0094295A" w:rsidRPr="00B37615">
        <w:rPr>
          <w:rFonts w:cs="Arial"/>
        </w:rPr>
        <w:t xml:space="preserve"> </w:t>
      </w:r>
      <w:r w:rsidR="00190F0A" w:rsidRPr="00B37615">
        <w:rPr>
          <w:rFonts w:cs="Arial"/>
        </w:rPr>
        <w:t xml:space="preserve">sta </w:t>
      </w:r>
      <w:r w:rsidR="0094295A" w:rsidRPr="00B37615">
        <w:rPr>
          <w:rFonts w:cs="Arial"/>
        </w:rPr>
        <w:t>sestavni del te pogodbe.</w:t>
      </w:r>
    </w:p>
    <w:p w14:paraId="2A1F56AC" w14:textId="33E8FD4C" w:rsidR="006B1BD9" w:rsidRDefault="006B1BD9" w:rsidP="0094295A">
      <w:pPr>
        <w:rPr>
          <w:rFonts w:cs="Arial"/>
        </w:rPr>
      </w:pPr>
    </w:p>
    <w:p w14:paraId="0C4A1A17" w14:textId="2887743C" w:rsidR="00A25E04" w:rsidRDefault="00A25E04" w:rsidP="0094295A">
      <w:pPr>
        <w:rPr>
          <w:rFonts w:cs="Arial"/>
        </w:rPr>
      </w:pPr>
      <w:r>
        <w:rPr>
          <w:rFonts w:cs="Arial"/>
        </w:rPr>
        <w:t>Dobavitelj s podpisom te pogodbe potrjuje, da je v celoti seznanjen z obsegom in zahtevnostjo pogodbene dobave</w:t>
      </w:r>
      <w:r w:rsidR="00E0240E">
        <w:rPr>
          <w:rFonts w:cs="Arial"/>
        </w:rPr>
        <w:t>električne energije</w:t>
      </w:r>
      <w:r>
        <w:rPr>
          <w:rFonts w:cs="Arial"/>
        </w:rPr>
        <w:t xml:space="preserve">. </w:t>
      </w:r>
    </w:p>
    <w:p w14:paraId="1FC07E4C" w14:textId="77777777" w:rsidR="000E3365" w:rsidRDefault="000E3365" w:rsidP="0094295A">
      <w:pPr>
        <w:rPr>
          <w:rFonts w:cs="Arial"/>
        </w:rPr>
      </w:pPr>
    </w:p>
    <w:p w14:paraId="2C66E617" w14:textId="4643B14E" w:rsidR="006C4E93" w:rsidRDefault="006C4E93" w:rsidP="006C4E93">
      <w:pPr>
        <w:pStyle w:val="Naslov1"/>
      </w:pPr>
      <w:bookmarkStart w:id="4" w:name="_Toc82169736"/>
      <w:bookmarkStart w:id="5" w:name="_Toc96940018"/>
      <w:r>
        <w:t>PODIZVAJALCI</w:t>
      </w:r>
      <w:bookmarkEnd w:id="4"/>
      <w:bookmarkEnd w:id="5"/>
      <w:r>
        <w:t xml:space="preserve"> </w:t>
      </w:r>
    </w:p>
    <w:p w14:paraId="4B99056E" w14:textId="6E1CCD54" w:rsidR="006C4E93" w:rsidRPr="00E23266" w:rsidRDefault="5C26B2F5" w:rsidP="006C4E93">
      <w:pPr>
        <w:rPr>
          <w:i/>
          <w:iCs/>
          <w:color w:val="BFBFBF" w:themeColor="background1" w:themeShade="BF"/>
          <w:sz w:val="18"/>
          <w:szCs w:val="18"/>
        </w:rPr>
      </w:pPr>
      <w:r w:rsidRPr="4698246E">
        <w:rPr>
          <w:i/>
          <w:iCs/>
          <w:color w:val="BFBFBF" w:themeColor="background1" w:themeShade="BF"/>
          <w:sz w:val="18"/>
          <w:szCs w:val="18"/>
        </w:rPr>
        <w:t>(</w:t>
      </w:r>
      <w:r w:rsidR="006C4E93" w:rsidRPr="4698246E">
        <w:rPr>
          <w:i/>
          <w:iCs/>
          <w:color w:val="BFBFBF" w:themeColor="background1" w:themeShade="BF"/>
          <w:sz w:val="18"/>
          <w:szCs w:val="18"/>
        </w:rPr>
        <w:t>pri sklepanju pogodbe smiselno prilagoditi</w:t>
      </w:r>
      <w:r w:rsidR="3D28F68D" w:rsidRPr="4698246E">
        <w:rPr>
          <w:i/>
          <w:iCs/>
          <w:color w:val="BFBFBF" w:themeColor="background1" w:themeShade="BF"/>
          <w:sz w:val="18"/>
          <w:szCs w:val="18"/>
        </w:rPr>
        <w:t>)</w:t>
      </w:r>
    </w:p>
    <w:p w14:paraId="4DDBEF00" w14:textId="277BD658" w:rsidR="006C4E93" w:rsidRPr="00943C50" w:rsidRDefault="006C4E9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5C33E99" w14:textId="6F82E1EF" w:rsidR="006C4E93" w:rsidRPr="006C4E93" w:rsidRDefault="008152E2" w:rsidP="4698246E">
      <w:pPr>
        <w:widowControl w:val="0"/>
        <w:rPr>
          <w:rFonts w:cs="Arial"/>
          <w:i/>
          <w:iCs/>
        </w:rPr>
      </w:pPr>
      <w:r>
        <w:rPr>
          <w:rFonts w:cs="Arial"/>
        </w:rPr>
        <w:t>Dobavitelj</w:t>
      </w:r>
      <w:r w:rsidR="7D58727E" w:rsidRPr="4698246E">
        <w:rPr>
          <w:rFonts w:cs="Arial"/>
        </w:rPr>
        <w:t xml:space="preserve"> </w:t>
      </w:r>
      <w:r w:rsidR="006C4E93" w:rsidRPr="4698246E">
        <w:rPr>
          <w:rFonts w:cs="Arial"/>
        </w:rPr>
        <w:t xml:space="preserve">bo </w:t>
      </w:r>
      <w:r w:rsidR="00A25E04">
        <w:rPr>
          <w:rFonts w:cs="Arial"/>
        </w:rPr>
        <w:t>dobavo</w:t>
      </w:r>
      <w:r w:rsidR="007243CB" w:rsidRPr="00A25E04">
        <w:rPr>
          <w:rFonts w:cs="Arial"/>
        </w:rPr>
        <w:t xml:space="preserve"> </w:t>
      </w:r>
      <w:r w:rsidR="00E0240E">
        <w:rPr>
          <w:rFonts w:cs="Arial"/>
        </w:rPr>
        <w:t>električne energije</w:t>
      </w:r>
      <w:r w:rsidR="000E181E">
        <w:rPr>
          <w:rFonts w:cs="Arial"/>
        </w:rPr>
        <w:t>,</w:t>
      </w:r>
      <w:r w:rsidR="006C4E93" w:rsidRPr="00A25E04">
        <w:rPr>
          <w:rFonts w:cs="Arial"/>
        </w:rPr>
        <w:t xml:space="preserve"> </w:t>
      </w:r>
      <w:r w:rsidR="006C4E93" w:rsidRPr="4698246E">
        <w:rPr>
          <w:rFonts w:cs="Arial"/>
        </w:rPr>
        <w:t>po tej pogodbi</w:t>
      </w:r>
      <w:r w:rsidR="000E181E">
        <w:rPr>
          <w:rFonts w:cs="Arial"/>
        </w:rPr>
        <w:t>,</w:t>
      </w:r>
      <w:r w:rsidR="006C4E93" w:rsidRPr="4698246E">
        <w:rPr>
          <w:rFonts w:cs="Arial"/>
        </w:rPr>
        <w:t xml:space="preserve"> </w:t>
      </w:r>
      <w:r w:rsidR="00A14BE3">
        <w:rPr>
          <w:rFonts w:cs="Arial"/>
        </w:rPr>
        <w:t>izvedel</w:t>
      </w:r>
      <w:r w:rsidR="006C4E93" w:rsidRPr="4698246E">
        <w:rPr>
          <w:rFonts w:cs="Arial"/>
        </w:rPr>
        <w:t xml:space="preserve"> </w:t>
      </w:r>
      <w:r w:rsidR="00F52EC1">
        <w:rPr>
          <w:rFonts w:cs="Arial"/>
        </w:rPr>
        <w:t>brez podizvajalcev</w:t>
      </w:r>
      <w:r w:rsidR="006C4E93" w:rsidRPr="4698246E">
        <w:rPr>
          <w:rFonts w:cs="Arial"/>
        </w:rPr>
        <w:t xml:space="preserve">. </w:t>
      </w:r>
      <w:r w:rsidR="353C52AD" w:rsidRPr="4698246E">
        <w:rPr>
          <w:rFonts w:eastAsia="Arial" w:cs="Arial"/>
          <w:i/>
          <w:iCs/>
          <w:color w:val="BFBFBF" w:themeColor="background1" w:themeShade="BF"/>
          <w:sz w:val="18"/>
          <w:szCs w:val="18"/>
        </w:rPr>
        <w:t xml:space="preserve">(uporabiti, če </w:t>
      </w:r>
      <w:r w:rsidR="00A25E04">
        <w:rPr>
          <w:rFonts w:eastAsia="Arial" w:cs="Arial"/>
          <w:i/>
          <w:iCs/>
          <w:color w:val="BFBFBF" w:themeColor="background1" w:themeShade="BF"/>
          <w:sz w:val="18"/>
          <w:szCs w:val="18"/>
        </w:rPr>
        <w:t>dobavitelj</w:t>
      </w:r>
      <w:r w:rsidR="353C52AD" w:rsidRPr="4698246E">
        <w:rPr>
          <w:rFonts w:eastAsia="Arial" w:cs="Arial"/>
          <w:i/>
          <w:iCs/>
          <w:color w:val="BFBFBF" w:themeColor="background1" w:themeShade="BF"/>
          <w:sz w:val="18"/>
          <w:szCs w:val="18"/>
        </w:rPr>
        <w:t xml:space="preserve"> ne nastopa s podizvajalcem)</w:t>
      </w:r>
    </w:p>
    <w:p w14:paraId="2797DE26" w14:textId="182AD92C" w:rsidR="006C4E93" w:rsidRPr="006C4E93" w:rsidRDefault="006C4E93" w:rsidP="4698246E">
      <w:pPr>
        <w:widowControl w:val="0"/>
        <w:rPr>
          <w:i/>
          <w:iCs/>
          <w:color w:val="FF0000"/>
          <w:sz w:val="18"/>
          <w:szCs w:val="18"/>
        </w:rPr>
      </w:pPr>
    </w:p>
    <w:p w14:paraId="30A38019" w14:textId="000DD2DD" w:rsidR="4698246E" w:rsidRPr="003C0C4F" w:rsidRDefault="5737497F" w:rsidP="4698246E">
      <w:pPr>
        <w:widowControl w:val="0"/>
        <w:rPr>
          <w:i/>
          <w:iCs/>
          <w:color w:val="BFBFBF" w:themeColor="background1" w:themeShade="BF"/>
          <w:sz w:val="18"/>
          <w:szCs w:val="18"/>
        </w:rPr>
      </w:pPr>
      <w:r w:rsidRPr="00A25E04">
        <w:rPr>
          <w:i/>
          <w:iCs/>
          <w:color w:val="BFBFBF" w:themeColor="background1" w:themeShade="BF"/>
          <w:sz w:val="18"/>
          <w:szCs w:val="18"/>
        </w:rPr>
        <w:t>(ali)</w:t>
      </w:r>
    </w:p>
    <w:p w14:paraId="4A9CC7E2" w14:textId="0B227A40" w:rsidR="006C4E93" w:rsidRPr="00055C23" w:rsidRDefault="00F52EC1" w:rsidP="4698246E">
      <w:pPr>
        <w:widowControl w:val="0"/>
        <w:rPr>
          <w:rFonts w:cs="Arial"/>
        </w:rPr>
      </w:pPr>
      <w:r>
        <w:rPr>
          <w:rFonts w:cs="Arial"/>
        </w:rPr>
        <w:lastRenderedPageBreak/>
        <w:t>Dobavitelj</w:t>
      </w:r>
      <w:r w:rsidR="38C2EFF1" w:rsidRPr="4698246E">
        <w:rPr>
          <w:rFonts w:cs="Arial"/>
        </w:rPr>
        <w:t xml:space="preserve"> </w:t>
      </w:r>
      <w:r w:rsidR="006C4E93" w:rsidRPr="4698246E">
        <w:rPr>
          <w:rFonts w:cs="Arial"/>
        </w:rPr>
        <w:t xml:space="preserve">bo </w:t>
      </w:r>
      <w:r w:rsidR="00A25E04" w:rsidRPr="00A25E04">
        <w:rPr>
          <w:rFonts w:cs="Arial"/>
        </w:rPr>
        <w:t>dobavo</w:t>
      </w:r>
      <w:r w:rsidR="00A14BE3" w:rsidRPr="00A25E04">
        <w:rPr>
          <w:rFonts w:cs="Arial"/>
        </w:rPr>
        <w:t xml:space="preserve"> </w:t>
      </w:r>
      <w:r w:rsidR="00E0240E">
        <w:rPr>
          <w:rFonts w:cs="Arial"/>
        </w:rPr>
        <w:t>električne energije</w:t>
      </w:r>
      <w:r w:rsidR="00E0240E" w:rsidRPr="00A25E04">
        <w:rPr>
          <w:rFonts w:cs="Arial"/>
        </w:rPr>
        <w:t xml:space="preserve"> </w:t>
      </w:r>
      <w:r w:rsidR="00A14BE3">
        <w:rPr>
          <w:rFonts w:cs="Arial"/>
        </w:rPr>
        <w:t>po tej pogodbi izvedel</w:t>
      </w:r>
      <w:r w:rsidR="006C4E93" w:rsidRPr="4698246E">
        <w:rPr>
          <w:rFonts w:cs="Arial"/>
        </w:rPr>
        <w:t xml:space="preserve"> z naslednjimi podizvajalci</w:t>
      </w:r>
      <w:r w:rsidR="006C4E93" w:rsidRPr="4698246E">
        <w:rPr>
          <w:rFonts w:cs="Arial"/>
          <w:i/>
          <w:iCs/>
        </w:rPr>
        <w:t>__________/navede se naziv in naslov podizvajalcev/</w:t>
      </w:r>
      <w:r w:rsidR="006C4E93" w:rsidRPr="4698246E">
        <w:rPr>
          <w:rFonts w:cs="Arial"/>
        </w:rPr>
        <w:t xml:space="preserve">. Zamenjava podizvajalca mora biti skladna z določili razpisne dokumentacije. </w:t>
      </w:r>
      <w:r w:rsidR="00A25E04">
        <w:rPr>
          <w:rFonts w:cs="Arial"/>
        </w:rPr>
        <w:t xml:space="preserve"> </w:t>
      </w:r>
      <w:r w:rsidR="008367E1" w:rsidRPr="005970AD">
        <w:rPr>
          <w:rFonts w:cs="Arial"/>
          <w:i/>
          <w:color w:val="BFBFBF" w:themeColor="background1" w:themeShade="BF"/>
          <w:sz w:val="18"/>
          <w:szCs w:val="18"/>
        </w:rPr>
        <w:t xml:space="preserve">(uporabiti, če </w:t>
      </w:r>
      <w:r w:rsidR="000543BC">
        <w:rPr>
          <w:rFonts w:cs="Arial"/>
          <w:i/>
          <w:color w:val="BFBFBF" w:themeColor="background1" w:themeShade="BF"/>
          <w:sz w:val="18"/>
          <w:szCs w:val="18"/>
        </w:rPr>
        <w:t>dobavitelj</w:t>
      </w:r>
      <w:r w:rsidR="005970AD">
        <w:rPr>
          <w:rFonts w:cs="Arial"/>
          <w:i/>
          <w:color w:val="BFBFBF" w:themeColor="background1" w:themeShade="BF"/>
          <w:sz w:val="18"/>
          <w:szCs w:val="18"/>
        </w:rPr>
        <w:t xml:space="preserve"> </w:t>
      </w:r>
      <w:r w:rsidR="008367E1" w:rsidRPr="005970AD">
        <w:rPr>
          <w:rFonts w:cs="Arial"/>
          <w:i/>
          <w:color w:val="BFBFBF" w:themeColor="background1" w:themeShade="BF"/>
          <w:sz w:val="18"/>
          <w:szCs w:val="18"/>
        </w:rPr>
        <w:t>nas</w:t>
      </w:r>
      <w:r w:rsidR="007243CB" w:rsidRPr="005970AD">
        <w:rPr>
          <w:rFonts w:cs="Arial"/>
          <w:i/>
          <w:color w:val="BFBFBF" w:themeColor="background1" w:themeShade="BF"/>
          <w:sz w:val="18"/>
          <w:szCs w:val="18"/>
        </w:rPr>
        <w:t xml:space="preserve">topa s </w:t>
      </w:r>
      <w:r w:rsidR="008367E1" w:rsidRPr="005970AD">
        <w:rPr>
          <w:rFonts w:cs="Arial"/>
          <w:i/>
          <w:color w:val="BFBFBF" w:themeColor="background1" w:themeShade="BF"/>
          <w:sz w:val="18"/>
          <w:szCs w:val="18"/>
        </w:rPr>
        <w:t>podizvajalcem)</w:t>
      </w:r>
    </w:p>
    <w:p w14:paraId="535A646A" w14:textId="0D497401" w:rsidR="006C4E93" w:rsidRPr="00055C23" w:rsidRDefault="00F52EC1" w:rsidP="006C4E93">
      <w:pPr>
        <w:widowControl w:val="0"/>
        <w:rPr>
          <w:rFonts w:cs="Arial"/>
        </w:rPr>
      </w:pPr>
      <w:r>
        <w:rPr>
          <w:rFonts w:cs="Arial"/>
        </w:rPr>
        <w:t>P</w:t>
      </w:r>
      <w:r w:rsidR="006C4E93" w:rsidRPr="4698246E">
        <w:rPr>
          <w:rFonts w:cs="Arial"/>
        </w:rPr>
        <w:t xml:space="preserve">odizvajalec_________________ </w:t>
      </w:r>
      <w:r w:rsidR="006C4E93" w:rsidRPr="4698246E">
        <w:rPr>
          <w:rFonts w:cs="Arial"/>
          <w:i/>
          <w:iCs/>
        </w:rPr>
        <w:t>/navesti naziv/</w:t>
      </w:r>
      <w:r w:rsidR="006C4E93" w:rsidRPr="4698246E">
        <w:rPr>
          <w:rFonts w:cs="Arial"/>
        </w:rPr>
        <w:t xml:space="preserve"> zahteva neposredno plačilo, skladno z obrazcem OBR – 2.04 (Organizacija ponudnika in obseg </w:t>
      </w:r>
      <w:r w:rsidR="001709D3" w:rsidRPr="00CF2B46">
        <w:rPr>
          <w:rFonts w:cs="Arial"/>
        </w:rPr>
        <w:t>predmeta</w:t>
      </w:r>
      <w:r w:rsidR="006C4E93" w:rsidRPr="4698246E">
        <w:rPr>
          <w:rFonts w:cs="Arial"/>
        </w:rPr>
        <w:t>).</w:t>
      </w:r>
      <w:r w:rsidR="3CF0527C" w:rsidRPr="4698246E">
        <w:rPr>
          <w:rFonts w:cs="Arial"/>
        </w:rPr>
        <w:t xml:space="preserve"> </w:t>
      </w:r>
      <w:r w:rsidR="3CF0527C" w:rsidRPr="4698246E">
        <w:rPr>
          <w:rFonts w:cs="Arial"/>
          <w:i/>
          <w:iCs/>
          <w:color w:val="BFBFBF" w:themeColor="background1" w:themeShade="BF"/>
          <w:sz w:val="18"/>
          <w:szCs w:val="18"/>
        </w:rPr>
        <w:t xml:space="preserve">(uporabimo </w:t>
      </w:r>
      <w:r w:rsidR="006C4E93" w:rsidRPr="4698246E">
        <w:rPr>
          <w:rFonts w:cs="Arial"/>
          <w:i/>
          <w:iCs/>
          <w:color w:val="BFBFBF" w:themeColor="background1" w:themeShade="BF"/>
          <w:sz w:val="18"/>
          <w:szCs w:val="18"/>
        </w:rPr>
        <w:t>če podizvajalec zahteva neposredno plačilo/</w:t>
      </w:r>
    </w:p>
    <w:p w14:paraId="5BF3A098" w14:textId="6F4CDB98" w:rsidR="4698246E" w:rsidRDefault="4698246E" w:rsidP="4698246E">
      <w:pPr>
        <w:widowControl w:val="0"/>
        <w:rPr>
          <w:rFonts w:cs="Arial"/>
          <w:i/>
          <w:iCs/>
          <w:color w:val="FF0000"/>
          <w:sz w:val="18"/>
          <w:szCs w:val="18"/>
        </w:rPr>
      </w:pPr>
    </w:p>
    <w:p w14:paraId="0FB78278" w14:textId="5123660F" w:rsidR="006C4E93" w:rsidRPr="00A25E04" w:rsidRDefault="370DEE3A" w:rsidP="4698246E">
      <w:pPr>
        <w:widowControl w:val="0"/>
        <w:rPr>
          <w:rFonts w:cs="Arial"/>
          <w:i/>
          <w:iCs/>
          <w:color w:val="BFBFBF" w:themeColor="background1" w:themeShade="BF"/>
          <w:sz w:val="18"/>
          <w:szCs w:val="18"/>
        </w:rPr>
      </w:pPr>
      <w:r w:rsidRPr="00A25E04">
        <w:rPr>
          <w:rFonts w:cs="Arial"/>
          <w:i/>
          <w:iCs/>
          <w:color w:val="BFBFBF" w:themeColor="background1" w:themeShade="BF"/>
          <w:sz w:val="18"/>
          <w:szCs w:val="18"/>
        </w:rPr>
        <w:t>(ali)</w:t>
      </w:r>
    </w:p>
    <w:p w14:paraId="596E38DA" w14:textId="1A32D387" w:rsidR="4698246E" w:rsidRDefault="4698246E" w:rsidP="4698246E">
      <w:pPr>
        <w:widowControl w:val="0"/>
        <w:rPr>
          <w:rFonts w:cs="Arial"/>
        </w:rPr>
      </w:pPr>
    </w:p>
    <w:p w14:paraId="45205161" w14:textId="290BDDB1" w:rsidR="006C4E93" w:rsidRPr="00A343D7" w:rsidRDefault="00F52EC1" w:rsidP="006C4E93">
      <w:pPr>
        <w:widowControl w:val="0"/>
        <w:rPr>
          <w:rFonts w:cs="Arial"/>
        </w:rPr>
      </w:pPr>
      <w:r>
        <w:rPr>
          <w:rFonts w:cs="Arial"/>
        </w:rPr>
        <w:t>P</w:t>
      </w:r>
      <w:r w:rsidR="006C4E93" w:rsidRPr="00A343D7">
        <w:rPr>
          <w:rFonts w:cs="Arial"/>
        </w:rPr>
        <w:t xml:space="preserve">odizvajalec _________________ </w:t>
      </w:r>
      <w:r w:rsidR="006C4E93" w:rsidRPr="00A343D7">
        <w:rPr>
          <w:rFonts w:cs="Arial"/>
          <w:i/>
        </w:rPr>
        <w:t>/navesti naziv/</w:t>
      </w:r>
      <w:r w:rsidR="006C4E93" w:rsidRPr="00A343D7">
        <w:rPr>
          <w:rFonts w:cs="Arial"/>
        </w:rPr>
        <w:t xml:space="preserve"> ne zahteva neposrednega plačila, skladno z obrazcem OBR – 2.04 (Organizacija ponudnika in obseg </w:t>
      </w:r>
      <w:r w:rsidR="001709D3" w:rsidRPr="00A343D7">
        <w:rPr>
          <w:rFonts w:cs="Arial"/>
        </w:rPr>
        <w:t>predmeta</w:t>
      </w:r>
      <w:r w:rsidR="006C4E93" w:rsidRPr="00A343D7">
        <w:rPr>
          <w:rFonts w:cs="Arial"/>
        </w:rPr>
        <w:t xml:space="preserve">). </w:t>
      </w:r>
      <w:r w:rsidR="00772A6D">
        <w:rPr>
          <w:rFonts w:cs="Arial"/>
        </w:rPr>
        <w:t>Dobavitelj</w:t>
      </w:r>
      <w:r w:rsidR="00772A6D" w:rsidRPr="00A343D7">
        <w:rPr>
          <w:rFonts w:cs="Arial"/>
        </w:rPr>
        <w:t xml:space="preserve"> </w:t>
      </w:r>
      <w:r w:rsidR="006C4E93" w:rsidRPr="00A343D7">
        <w:rPr>
          <w:rFonts w:cs="Arial"/>
        </w:rPr>
        <w:t xml:space="preserve">bo po </w:t>
      </w:r>
      <w:r w:rsidR="00772A6D">
        <w:rPr>
          <w:rFonts w:cs="Arial"/>
        </w:rPr>
        <w:t>zaključeni izpolnitvi dobave</w:t>
      </w:r>
      <w:r w:rsidR="00A14BE3" w:rsidRPr="00A343D7">
        <w:rPr>
          <w:rFonts w:cs="Arial"/>
        </w:rPr>
        <w:t xml:space="preserve"> </w:t>
      </w:r>
      <w:r w:rsidR="00772A6D">
        <w:rPr>
          <w:rFonts w:cs="Arial"/>
        </w:rPr>
        <w:t>električne energije</w:t>
      </w:r>
      <w:r w:rsidR="00772A6D" w:rsidRPr="00A343D7">
        <w:rPr>
          <w:rFonts w:cs="Arial"/>
        </w:rPr>
        <w:t xml:space="preserve"> </w:t>
      </w:r>
      <w:r w:rsidR="00772A6D">
        <w:rPr>
          <w:rFonts w:cs="Arial"/>
        </w:rPr>
        <w:t xml:space="preserve">kupcu posredoval </w:t>
      </w:r>
      <w:r w:rsidR="006C4E93" w:rsidRPr="00A343D7">
        <w:rPr>
          <w:rFonts w:cs="Arial"/>
        </w:rPr>
        <w:t>svojo pisno izjavo in pisno izjavo podizvajalca, da je podizvajalec prejel plačilo/plačila za</w:t>
      </w:r>
      <w:r w:rsidR="00772A6D">
        <w:rPr>
          <w:rFonts w:cs="Arial"/>
        </w:rPr>
        <w:t>dobavljeno elekrično energijo oz. izpolnjeno naročilo</w:t>
      </w:r>
      <w:r w:rsidR="006C4E93" w:rsidRPr="00A343D7">
        <w:rPr>
          <w:rFonts w:cs="Arial"/>
        </w:rPr>
        <w:t xml:space="preserve">, ki </w:t>
      </w:r>
      <w:r w:rsidR="00A14BE3" w:rsidRPr="00A343D7">
        <w:rPr>
          <w:rFonts w:cs="Arial"/>
        </w:rPr>
        <w:t>je</w:t>
      </w:r>
      <w:r w:rsidR="006C4E93" w:rsidRPr="00A343D7">
        <w:rPr>
          <w:rFonts w:cs="Arial"/>
        </w:rPr>
        <w:t xml:space="preserve"> predmet pogodbe med </w:t>
      </w:r>
      <w:r w:rsidR="00720A69">
        <w:rPr>
          <w:rFonts w:cs="Arial"/>
        </w:rPr>
        <w:t>kupcem</w:t>
      </w:r>
      <w:r w:rsidR="006C4E93" w:rsidRPr="00A343D7">
        <w:rPr>
          <w:rFonts w:cs="Arial"/>
        </w:rPr>
        <w:t xml:space="preserve"> in </w:t>
      </w:r>
      <w:r w:rsidR="00A343D7" w:rsidRPr="00A343D7">
        <w:rPr>
          <w:rFonts w:cs="Arial"/>
        </w:rPr>
        <w:t>dobaviteljem</w:t>
      </w:r>
      <w:r w:rsidR="006C4E93" w:rsidRPr="00A343D7">
        <w:rPr>
          <w:rFonts w:cs="Arial"/>
        </w:rPr>
        <w:t>.</w:t>
      </w:r>
    </w:p>
    <w:p w14:paraId="2CF73DB5" w14:textId="77777777" w:rsidR="00772A6D" w:rsidRDefault="00772A6D" w:rsidP="00A14BE3">
      <w:pPr>
        <w:widowControl w:val="0"/>
        <w:rPr>
          <w:rFonts w:cs="Arial"/>
        </w:rPr>
      </w:pPr>
    </w:p>
    <w:p w14:paraId="3251A665" w14:textId="2C034AD3" w:rsidR="006B1BD9" w:rsidRDefault="00A343D7" w:rsidP="00A14BE3">
      <w:pPr>
        <w:widowControl w:val="0"/>
        <w:rPr>
          <w:rFonts w:cs="Arial"/>
          <w:i/>
          <w:iCs/>
          <w:color w:val="BFBFBF" w:themeColor="background1" w:themeShade="BF"/>
          <w:sz w:val="18"/>
          <w:szCs w:val="18"/>
        </w:rPr>
      </w:pPr>
      <w:r>
        <w:rPr>
          <w:rFonts w:cs="Arial"/>
        </w:rPr>
        <w:t>Dobavitelj</w:t>
      </w:r>
      <w:r w:rsidR="00C51669">
        <w:rPr>
          <w:rFonts w:cs="Arial"/>
        </w:rPr>
        <w:t xml:space="preserve"> </w:t>
      </w:r>
      <w:r w:rsidR="006C4E93" w:rsidRPr="4698246E">
        <w:rPr>
          <w:rFonts w:cs="Arial"/>
        </w:rPr>
        <w:t xml:space="preserve">mora </w:t>
      </w:r>
      <w:r w:rsidR="00772A6D">
        <w:rPr>
          <w:rFonts w:cs="Arial"/>
        </w:rPr>
        <w:t>izjave iz prejšnjega odstavka</w:t>
      </w:r>
      <w:r w:rsidR="00772A6D" w:rsidRPr="4698246E">
        <w:rPr>
          <w:rFonts w:cs="Arial"/>
        </w:rPr>
        <w:t xml:space="preserve"> </w:t>
      </w:r>
      <w:r w:rsidR="006C4E93" w:rsidRPr="4698246E">
        <w:rPr>
          <w:rFonts w:cs="Arial"/>
        </w:rPr>
        <w:t xml:space="preserve">poslati </w:t>
      </w:r>
      <w:r w:rsidR="00772A6D">
        <w:rPr>
          <w:rFonts w:cs="Arial"/>
        </w:rPr>
        <w:t xml:space="preserve">kupcu </w:t>
      </w:r>
      <w:r w:rsidR="006C4E93" w:rsidRPr="4698246E">
        <w:rPr>
          <w:rFonts w:cs="Arial"/>
        </w:rPr>
        <w:t>najpozneje v 60 dneh od plačila</w:t>
      </w:r>
      <w:r w:rsidR="00644043" w:rsidRPr="4698246E">
        <w:rPr>
          <w:rFonts w:cs="Arial"/>
        </w:rPr>
        <w:t xml:space="preserve"> zadnjega računa </w:t>
      </w:r>
      <w:r w:rsidR="006C4E93" w:rsidRPr="4698246E">
        <w:rPr>
          <w:rFonts w:cs="Arial"/>
        </w:rPr>
        <w:t xml:space="preserve">s strani </w:t>
      </w:r>
      <w:r w:rsidR="00720A69">
        <w:rPr>
          <w:rFonts w:cs="Arial"/>
        </w:rPr>
        <w:t>kupca</w:t>
      </w:r>
      <w:r w:rsidR="006C4E93" w:rsidRPr="4698246E">
        <w:rPr>
          <w:rFonts w:cs="Arial"/>
        </w:rPr>
        <w:t xml:space="preserve">. V primeru, da </w:t>
      </w:r>
      <w:r>
        <w:rPr>
          <w:rFonts w:cs="Arial"/>
        </w:rPr>
        <w:t>dobavitelj</w:t>
      </w:r>
      <w:r w:rsidR="006C4E93" w:rsidRPr="4698246E">
        <w:rPr>
          <w:rFonts w:cs="Arial"/>
        </w:rPr>
        <w:t xml:space="preserve"> </w:t>
      </w:r>
      <w:r w:rsidR="00720A69">
        <w:rPr>
          <w:rFonts w:cs="Arial"/>
        </w:rPr>
        <w:t>kupcu</w:t>
      </w:r>
      <w:r w:rsidR="006C4E93" w:rsidRPr="4698246E">
        <w:rPr>
          <w:rFonts w:cs="Arial"/>
        </w:rPr>
        <w:t xml:space="preserve"> v navedenem roku</w:t>
      </w:r>
      <w:r w:rsidR="00772A6D">
        <w:rPr>
          <w:rFonts w:cs="Arial"/>
        </w:rPr>
        <w:t xml:space="preserve"> in tudi po dodatnem pozivu</w:t>
      </w:r>
      <w:r w:rsidR="006C4E93" w:rsidRPr="4698246E">
        <w:rPr>
          <w:rFonts w:cs="Arial"/>
        </w:rPr>
        <w:t xml:space="preserve"> ne posreduje izjav</w:t>
      </w:r>
      <w:r w:rsidR="00644043" w:rsidRPr="4698246E">
        <w:rPr>
          <w:rFonts w:cs="Arial"/>
        </w:rPr>
        <w:t>e/izjav</w:t>
      </w:r>
      <w:r w:rsidR="006C4E93" w:rsidRPr="4698246E">
        <w:rPr>
          <w:rFonts w:cs="Arial"/>
        </w:rPr>
        <w:t xml:space="preserve"> iz </w:t>
      </w:r>
      <w:r w:rsidR="00772A6D">
        <w:rPr>
          <w:rFonts w:cs="Arial"/>
        </w:rPr>
        <w:t>prejšnjega</w:t>
      </w:r>
      <w:r w:rsidR="00772A6D" w:rsidRPr="4698246E">
        <w:rPr>
          <w:rFonts w:cs="Arial"/>
        </w:rPr>
        <w:t xml:space="preserve"> </w:t>
      </w:r>
      <w:r w:rsidR="006C4E93" w:rsidRPr="4698246E">
        <w:rPr>
          <w:rFonts w:cs="Arial"/>
        </w:rPr>
        <w:t xml:space="preserve">odstavka, </w:t>
      </w:r>
      <w:r w:rsidR="00720A69">
        <w:rPr>
          <w:rFonts w:cs="Arial"/>
        </w:rPr>
        <w:t>kupec</w:t>
      </w:r>
      <w:r w:rsidR="006C4E93" w:rsidRPr="4698246E">
        <w:rPr>
          <w:rFonts w:cs="Arial"/>
        </w:rPr>
        <w:t xml:space="preserve"> Državni revizijski komisiji poda predlog za uvedbo postopka o prekršku iz 2. točke prvega odstavka 112. člena ZJN-3. </w:t>
      </w:r>
      <w:r w:rsidR="619DFA8D" w:rsidRPr="4698246E">
        <w:rPr>
          <w:rFonts w:cs="Arial"/>
          <w:i/>
          <w:iCs/>
          <w:color w:val="BFBFBF" w:themeColor="background1" w:themeShade="BF"/>
          <w:sz w:val="18"/>
          <w:szCs w:val="18"/>
        </w:rPr>
        <w:t xml:space="preserve">(uporabimo </w:t>
      </w:r>
      <w:r w:rsidR="006C4E93" w:rsidRPr="4698246E">
        <w:rPr>
          <w:rFonts w:cs="Arial"/>
          <w:i/>
          <w:iCs/>
          <w:color w:val="BFBFBF" w:themeColor="background1" w:themeShade="BF"/>
          <w:sz w:val="18"/>
          <w:szCs w:val="18"/>
        </w:rPr>
        <w:t>če podizvajalec ne zahteva neposredno plačilo</w:t>
      </w:r>
      <w:r w:rsidR="6597E267" w:rsidRPr="4698246E">
        <w:rPr>
          <w:rFonts w:cs="Arial"/>
          <w:i/>
          <w:iCs/>
          <w:color w:val="BFBFBF" w:themeColor="background1" w:themeShade="BF"/>
          <w:sz w:val="18"/>
          <w:szCs w:val="18"/>
        </w:rPr>
        <w:t>)</w:t>
      </w:r>
    </w:p>
    <w:p w14:paraId="177409E5" w14:textId="77777777" w:rsidR="000E3365" w:rsidRDefault="000E3365" w:rsidP="00A14BE3">
      <w:pPr>
        <w:widowControl w:val="0"/>
        <w:rPr>
          <w:rFonts w:cs="Arial"/>
          <w:i/>
          <w:iCs/>
          <w:color w:val="BFBFBF" w:themeColor="background1" w:themeShade="BF"/>
          <w:sz w:val="18"/>
          <w:szCs w:val="18"/>
        </w:rPr>
      </w:pPr>
    </w:p>
    <w:p w14:paraId="476D5A00" w14:textId="272A0788" w:rsidR="00943C50" w:rsidRDefault="00943C50" w:rsidP="00943C50">
      <w:pPr>
        <w:pStyle w:val="Naslov1"/>
        <w:rPr>
          <w:szCs w:val="24"/>
        </w:rPr>
      </w:pPr>
      <w:bookmarkStart w:id="6" w:name="_Toc96940019"/>
      <w:r>
        <w:rPr>
          <w:szCs w:val="24"/>
        </w:rPr>
        <w:t xml:space="preserve">POGODBENA </w:t>
      </w:r>
      <w:r w:rsidR="0036006F">
        <w:rPr>
          <w:szCs w:val="24"/>
        </w:rPr>
        <w:t>VREDNOST</w:t>
      </w:r>
      <w:bookmarkEnd w:id="6"/>
      <w:r w:rsidR="007243CB">
        <w:rPr>
          <w:szCs w:val="24"/>
        </w:rPr>
        <w:t xml:space="preserve"> </w:t>
      </w:r>
    </w:p>
    <w:p w14:paraId="1CADA084" w14:textId="77777777" w:rsidR="00E23266" w:rsidRPr="00E23266" w:rsidRDefault="00E23266" w:rsidP="00E23266"/>
    <w:p w14:paraId="2EECD71D" w14:textId="4827882F" w:rsidR="00C55708" w:rsidRPr="00866986" w:rsidRDefault="00943C50" w:rsidP="00B5540C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C55708" w:rsidRPr="00C55708" w14:paraId="1203C52D" w14:textId="77777777" w:rsidTr="00E73DEF">
        <w:tc>
          <w:tcPr>
            <w:tcW w:w="4530" w:type="dxa"/>
            <w:vAlign w:val="center"/>
          </w:tcPr>
          <w:p w14:paraId="090C179F" w14:textId="71A026DD" w:rsidR="00C55708" w:rsidRPr="00C55708" w:rsidRDefault="00C55708" w:rsidP="00E4135D">
            <w:pPr>
              <w:rPr>
                <w:rFonts w:asciiTheme="minorHAnsi" w:hAnsiTheme="minorHAnsi" w:cstheme="minorHAnsi"/>
                <w:b/>
              </w:rPr>
            </w:pPr>
            <w:r w:rsidRPr="00C55708">
              <w:rPr>
                <w:rFonts w:asciiTheme="minorHAnsi" w:hAnsiTheme="minorHAnsi" w:cstheme="minorHAnsi"/>
                <w:b/>
              </w:rPr>
              <w:t xml:space="preserve">Skupna okvirna </w:t>
            </w:r>
            <w:r w:rsidR="00E73DEF">
              <w:rPr>
                <w:rFonts w:asciiTheme="minorHAnsi" w:hAnsiTheme="minorHAnsi" w:cstheme="minorHAnsi"/>
                <w:b/>
              </w:rPr>
              <w:t>št</w:t>
            </w:r>
            <w:r w:rsidR="00246B7C">
              <w:rPr>
                <w:rFonts w:asciiTheme="minorHAnsi" w:hAnsiTheme="minorHAnsi" w:cstheme="minorHAnsi"/>
                <w:b/>
              </w:rPr>
              <w:t>iri</w:t>
            </w:r>
            <w:r w:rsidR="00E4135D">
              <w:rPr>
                <w:rFonts w:asciiTheme="minorHAnsi" w:hAnsiTheme="minorHAnsi" w:cstheme="minorHAnsi"/>
                <w:b/>
              </w:rPr>
              <w:t xml:space="preserve"> (4) </w:t>
            </w:r>
            <w:r w:rsidR="00E73DEF">
              <w:rPr>
                <w:rFonts w:asciiTheme="minorHAnsi" w:hAnsiTheme="minorHAnsi" w:cstheme="minorHAnsi"/>
                <w:b/>
              </w:rPr>
              <w:t xml:space="preserve">letna </w:t>
            </w:r>
            <w:r w:rsidRPr="00C55708">
              <w:rPr>
                <w:rFonts w:asciiTheme="minorHAnsi" w:hAnsiTheme="minorHAnsi" w:cstheme="minorHAnsi"/>
                <w:b/>
              </w:rPr>
              <w:t>pogodbena vrednost (brez DDV):</w:t>
            </w:r>
          </w:p>
        </w:tc>
        <w:tc>
          <w:tcPr>
            <w:tcW w:w="4530" w:type="dxa"/>
            <w:vAlign w:val="center"/>
          </w:tcPr>
          <w:p w14:paraId="2FF2D5E0" w14:textId="1613BDB6" w:rsidR="00C55708" w:rsidRPr="00C55708" w:rsidRDefault="00E73DEF" w:rsidP="00E73DEF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EUR</w:t>
            </w:r>
          </w:p>
        </w:tc>
      </w:tr>
    </w:tbl>
    <w:p w14:paraId="311D306E" w14:textId="77777777" w:rsidR="00C55708" w:rsidRDefault="00C55708" w:rsidP="00B5540C">
      <w:pPr>
        <w:rPr>
          <w:rFonts w:asciiTheme="minorHAnsi" w:hAnsiTheme="minorHAnsi" w:cstheme="minorHAnsi"/>
        </w:rPr>
      </w:pPr>
    </w:p>
    <w:p w14:paraId="52D06F55" w14:textId="5CD1F8EA" w:rsidR="00C55708" w:rsidRDefault="00C55708" w:rsidP="00B5540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DDV se obračuna skladno z vsakokratno veljavno zakonodajo. </w:t>
      </w:r>
    </w:p>
    <w:p w14:paraId="1CB718CF" w14:textId="4C58101D" w:rsidR="00B5540C" w:rsidRDefault="00B5540C" w:rsidP="002B1B1D">
      <w:pPr>
        <w:pStyle w:val="Telobesedila3"/>
        <w:spacing w:after="0"/>
        <w:rPr>
          <w:sz w:val="22"/>
          <w:szCs w:val="22"/>
        </w:rPr>
      </w:pPr>
    </w:p>
    <w:p w14:paraId="746B9C1B" w14:textId="155A5DF1" w:rsidR="00A343D7" w:rsidRDefault="00A343D7" w:rsidP="00A343D7">
      <w:pPr>
        <w:numPr>
          <w:ilvl w:val="12"/>
          <w:numId w:val="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Cene na enoto </w:t>
      </w:r>
      <w:r w:rsidR="000E181E">
        <w:rPr>
          <w:rFonts w:asciiTheme="minorHAnsi" w:hAnsiTheme="minorHAnsi" w:cstheme="minorHAnsi"/>
        </w:rPr>
        <w:t>v kWh,</w:t>
      </w:r>
      <w:r>
        <w:rPr>
          <w:rFonts w:asciiTheme="minorHAnsi" w:hAnsiTheme="minorHAnsi" w:cstheme="minorHAnsi"/>
        </w:rPr>
        <w:t xml:space="preserve"> </w:t>
      </w:r>
      <w:r w:rsidR="00C55708">
        <w:rPr>
          <w:rFonts w:asciiTheme="minorHAnsi" w:hAnsiTheme="minorHAnsi" w:cstheme="minorHAnsi"/>
        </w:rPr>
        <w:t xml:space="preserve">iz obrazca OBR – 2.19 (Predračun), </w:t>
      </w:r>
      <w:r>
        <w:rPr>
          <w:rFonts w:asciiTheme="minorHAnsi" w:hAnsiTheme="minorHAnsi" w:cstheme="minorHAnsi"/>
        </w:rPr>
        <w:t xml:space="preserve">so izražene v eurih (EUR), brez DDV in fiksne za celotno obdobje trajanja pogodbe ter vključujejo vse stroške povezane z realizacijo predmeta </w:t>
      </w:r>
      <w:r w:rsidR="00451D07">
        <w:rPr>
          <w:rFonts w:asciiTheme="minorHAnsi" w:hAnsiTheme="minorHAnsi" w:cstheme="minorHAnsi"/>
        </w:rPr>
        <w:t xml:space="preserve">pogodbe </w:t>
      </w:r>
      <w:r>
        <w:rPr>
          <w:rFonts w:asciiTheme="minorHAnsi" w:hAnsiTheme="minorHAnsi" w:cstheme="minorHAnsi"/>
        </w:rPr>
        <w:t xml:space="preserve">in veljajo za vse lokacije oz. merilna mesta </w:t>
      </w:r>
      <w:r w:rsidR="00720A69">
        <w:rPr>
          <w:rFonts w:asciiTheme="minorHAnsi" w:hAnsiTheme="minorHAnsi" w:cstheme="minorHAnsi"/>
        </w:rPr>
        <w:t>kupca</w:t>
      </w:r>
      <w:r>
        <w:rPr>
          <w:rFonts w:asciiTheme="minorHAnsi" w:hAnsiTheme="minorHAnsi" w:cstheme="minorHAnsi"/>
        </w:rPr>
        <w:t xml:space="preserve">. </w:t>
      </w:r>
    </w:p>
    <w:p w14:paraId="5F50A6ED" w14:textId="77777777" w:rsidR="00A343D7" w:rsidRDefault="00A343D7" w:rsidP="00A343D7">
      <w:pPr>
        <w:numPr>
          <w:ilvl w:val="12"/>
          <w:numId w:val="0"/>
        </w:numPr>
        <w:rPr>
          <w:rFonts w:asciiTheme="minorHAnsi" w:hAnsiTheme="minorHAnsi" w:cstheme="minorHAnsi"/>
        </w:rPr>
      </w:pPr>
    </w:p>
    <w:p w14:paraId="3420BA53" w14:textId="77777777" w:rsidR="00A343D7" w:rsidRDefault="00A343D7" w:rsidP="00A343D7">
      <w:pPr>
        <w:numPr>
          <w:ilvl w:val="12"/>
          <w:numId w:val="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Davek na dodano vrednost se obračuna skladno z zakonskimi določili. </w:t>
      </w:r>
    </w:p>
    <w:p w14:paraId="6698CF07" w14:textId="77777777" w:rsidR="00A343D7" w:rsidRDefault="00A343D7" w:rsidP="00A343D7">
      <w:pPr>
        <w:numPr>
          <w:ilvl w:val="12"/>
          <w:numId w:val="0"/>
        </w:numPr>
        <w:rPr>
          <w:rFonts w:asciiTheme="minorHAnsi" w:hAnsiTheme="minorHAnsi" w:cstheme="minorHAnsi"/>
        </w:rPr>
      </w:pPr>
    </w:p>
    <w:p w14:paraId="0F4B2752" w14:textId="5B6013B0" w:rsidR="00A343D7" w:rsidRDefault="00A343D7" w:rsidP="00A343D7">
      <w:pPr>
        <w:numPr>
          <w:ilvl w:val="12"/>
          <w:numId w:val="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Cena na enoto </w:t>
      </w:r>
      <w:r w:rsidR="000E181E">
        <w:rPr>
          <w:rFonts w:asciiTheme="minorHAnsi" w:hAnsiTheme="minorHAnsi" w:cstheme="minorHAnsi"/>
        </w:rPr>
        <w:t>v kWh</w:t>
      </w:r>
      <w:r>
        <w:rPr>
          <w:rFonts w:asciiTheme="minorHAnsi" w:hAnsiTheme="minorHAnsi" w:cstheme="minorHAnsi"/>
        </w:rPr>
        <w:t xml:space="preserve"> tudi ne vsebuje:</w:t>
      </w:r>
    </w:p>
    <w:p w14:paraId="51303E38" w14:textId="77777777" w:rsidR="00A343D7" w:rsidRPr="008E6EEB" w:rsidRDefault="00A343D7" w:rsidP="003F3F09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8E6EEB">
        <w:rPr>
          <w:rFonts w:asciiTheme="minorHAnsi" w:hAnsiTheme="minorHAnsi" w:cstheme="minorHAnsi"/>
        </w:rPr>
        <w:t xml:space="preserve">trošarine na električno energijo; </w:t>
      </w:r>
    </w:p>
    <w:p w14:paraId="42CFC47C" w14:textId="77777777" w:rsidR="00A343D7" w:rsidRPr="008E6EEB" w:rsidRDefault="00A343D7" w:rsidP="003F3F09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8E6EEB">
        <w:rPr>
          <w:rFonts w:asciiTheme="minorHAnsi" w:hAnsiTheme="minorHAnsi" w:cstheme="minorHAnsi"/>
        </w:rPr>
        <w:t>prispevka za povečanje učinkovitosti rabe električne energije;</w:t>
      </w:r>
    </w:p>
    <w:p w14:paraId="37B1903B" w14:textId="77777777" w:rsidR="00A343D7" w:rsidRPr="008E6EEB" w:rsidRDefault="00A343D7" w:rsidP="003F3F09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8E6EEB">
        <w:rPr>
          <w:rFonts w:asciiTheme="minorHAnsi" w:hAnsiTheme="minorHAnsi" w:cstheme="minorHAnsi"/>
        </w:rPr>
        <w:t xml:space="preserve">stroškov uporabe elektroenergetskih omrežij in dodatkov </w:t>
      </w:r>
      <w:r>
        <w:rPr>
          <w:rFonts w:asciiTheme="minorHAnsi" w:hAnsiTheme="minorHAnsi" w:cstheme="minorHAnsi"/>
        </w:rPr>
        <w:t>ter</w:t>
      </w:r>
      <w:r w:rsidRPr="008E6EEB">
        <w:rPr>
          <w:rFonts w:asciiTheme="minorHAnsi" w:hAnsiTheme="minorHAnsi" w:cstheme="minorHAnsi"/>
        </w:rPr>
        <w:t xml:space="preserve"> prispevkov, ki se obračunajo ob uporabi elektroenergetskih omrežij ter </w:t>
      </w:r>
    </w:p>
    <w:p w14:paraId="2EEBF467" w14:textId="771157CE" w:rsidR="000E3365" w:rsidRDefault="00A343D7" w:rsidP="000E3365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8E6EEB">
        <w:rPr>
          <w:rFonts w:asciiTheme="minorHAnsi" w:hAnsiTheme="minorHAnsi" w:cstheme="minorHAnsi"/>
        </w:rPr>
        <w:t>morebitni</w:t>
      </w:r>
      <w:r>
        <w:rPr>
          <w:rFonts w:asciiTheme="minorHAnsi" w:hAnsiTheme="minorHAnsi" w:cstheme="minorHAnsi"/>
        </w:rPr>
        <w:t>h</w:t>
      </w:r>
      <w:r w:rsidRPr="008E6EEB">
        <w:rPr>
          <w:rFonts w:asciiTheme="minorHAnsi" w:hAnsiTheme="minorHAnsi" w:cstheme="minorHAnsi"/>
        </w:rPr>
        <w:t xml:space="preserve"> ostalih dodatk</w:t>
      </w:r>
      <w:r>
        <w:rPr>
          <w:rFonts w:asciiTheme="minorHAnsi" w:hAnsiTheme="minorHAnsi" w:cstheme="minorHAnsi"/>
        </w:rPr>
        <w:t>ov</w:t>
      </w:r>
      <w:r w:rsidRPr="008E6EEB">
        <w:rPr>
          <w:rFonts w:asciiTheme="minorHAnsi" w:hAnsiTheme="minorHAnsi" w:cstheme="minorHAnsi"/>
        </w:rPr>
        <w:t>, prispevk</w:t>
      </w:r>
      <w:r>
        <w:rPr>
          <w:rFonts w:asciiTheme="minorHAnsi" w:hAnsiTheme="minorHAnsi" w:cstheme="minorHAnsi"/>
        </w:rPr>
        <w:t>ov</w:t>
      </w:r>
      <w:r w:rsidRPr="008E6EEB">
        <w:rPr>
          <w:rFonts w:asciiTheme="minorHAnsi" w:hAnsiTheme="minorHAnsi" w:cstheme="minorHAnsi"/>
        </w:rPr>
        <w:t xml:space="preserve"> ali davk</w:t>
      </w:r>
      <w:r>
        <w:rPr>
          <w:rFonts w:asciiTheme="minorHAnsi" w:hAnsiTheme="minorHAnsi" w:cstheme="minorHAnsi"/>
        </w:rPr>
        <w:t>ov</w:t>
      </w:r>
      <w:r w:rsidRPr="008E6EEB">
        <w:rPr>
          <w:rFonts w:asciiTheme="minorHAnsi" w:hAnsiTheme="minorHAnsi" w:cstheme="minorHAnsi"/>
        </w:rPr>
        <w:t>, ki jih predpisuje pooblaščen državni organ in na katere dobavitelj nima vpliva</w:t>
      </w:r>
      <w:r w:rsidR="000E181E">
        <w:rPr>
          <w:rFonts w:asciiTheme="minorHAnsi" w:hAnsiTheme="minorHAnsi" w:cstheme="minorHAnsi"/>
        </w:rPr>
        <w:t>.</w:t>
      </w:r>
    </w:p>
    <w:p w14:paraId="68779E54" w14:textId="77777777" w:rsidR="000E3365" w:rsidRPr="000E3365" w:rsidRDefault="000E3365" w:rsidP="000E3365">
      <w:pPr>
        <w:pStyle w:val="Odstavekseznama"/>
        <w:ind w:left="360"/>
        <w:rPr>
          <w:rFonts w:asciiTheme="minorHAnsi" w:hAnsiTheme="minorHAnsi" w:cstheme="minorHAnsi"/>
        </w:rPr>
      </w:pPr>
    </w:p>
    <w:p w14:paraId="57D1E6EC" w14:textId="78C3CAB9" w:rsidR="00804FC5" w:rsidRDefault="00884224" w:rsidP="00804FC5">
      <w:pPr>
        <w:pStyle w:val="Naslov1"/>
      </w:pPr>
      <w:bookmarkStart w:id="7" w:name="_Toc96940020"/>
      <w:r>
        <w:t>VELJAVNOST POGODBE</w:t>
      </w:r>
      <w:bookmarkEnd w:id="7"/>
    </w:p>
    <w:p w14:paraId="21CF0186" w14:textId="77777777" w:rsidR="00E23266" w:rsidRPr="00E23266" w:rsidRDefault="00E23266" w:rsidP="00E23266"/>
    <w:p w14:paraId="53D07237" w14:textId="4DC1153C" w:rsidR="00804FC5" w:rsidRDefault="00804FC5" w:rsidP="00804FC5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A67DC14" w14:textId="77777777" w:rsidR="00884224" w:rsidRDefault="00884224" w:rsidP="00884224">
      <w:r>
        <w:t xml:space="preserve">Pogodba se sklepa za obdobje 4 let. </w:t>
      </w:r>
    </w:p>
    <w:p w14:paraId="7D72D656" w14:textId="77777777" w:rsidR="00884224" w:rsidRDefault="00884224" w:rsidP="00884224"/>
    <w:p w14:paraId="309B9972" w14:textId="224CE255" w:rsidR="000E3365" w:rsidRPr="00217710" w:rsidRDefault="000E3365" w:rsidP="00217710">
      <w:pPr>
        <w:numPr>
          <w:ilvl w:val="12"/>
          <w:numId w:val="0"/>
        </w:numPr>
        <w:rPr>
          <w:rFonts w:eastAsia="Calibri" w:cs="Arial"/>
          <w:lang w:eastAsia="en-US"/>
        </w:rPr>
      </w:pPr>
    </w:p>
    <w:p w14:paraId="23432C90" w14:textId="7A93A387" w:rsidR="00422936" w:rsidRPr="008E6EEB" w:rsidRDefault="00422936" w:rsidP="00422936">
      <w:pPr>
        <w:pStyle w:val="Naslov1"/>
      </w:pPr>
      <w:bookmarkStart w:id="8" w:name="_Toc87009450"/>
      <w:bookmarkStart w:id="9" w:name="_Toc96940021"/>
      <w:r>
        <w:lastRenderedPageBreak/>
        <w:t xml:space="preserve">LOKACIJE OZ. MERILNA MESTA DOBAVE </w:t>
      </w:r>
      <w:bookmarkEnd w:id="8"/>
      <w:r w:rsidR="00772A6D">
        <w:t>ELEKTRIČNE ENERGIJE</w:t>
      </w:r>
      <w:bookmarkEnd w:id="9"/>
    </w:p>
    <w:p w14:paraId="03587F4F" w14:textId="78023673" w:rsidR="00884224" w:rsidRDefault="00884224" w:rsidP="00884224">
      <w:pPr>
        <w:rPr>
          <w:rFonts w:asciiTheme="minorHAnsi" w:hAnsiTheme="minorHAnsi" w:cstheme="minorBidi"/>
          <w:b/>
          <w:bCs/>
        </w:rPr>
      </w:pPr>
    </w:p>
    <w:p w14:paraId="70FC13A9" w14:textId="104BAC0A" w:rsidR="00422936" w:rsidRDefault="00422936" w:rsidP="00422936">
      <w:pPr>
        <w:rPr>
          <w:rFonts w:cs="Arial"/>
          <w:bCs/>
        </w:rPr>
      </w:pPr>
      <w:r>
        <w:rPr>
          <w:rFonts w:cs="Arial"/>
          <w:bCs/>
        </w:rPr>
        <w:t xml:space="preserve">Dobavitelj se zavezuje dobaviti </w:t>
      </w:r>
      <w:r w:rsidR="00720A69">
        <w:rPr>
          <w:rFonts w:cs="Arial"/>
          <w:bCs/>
        </w:rPr>
        <w:t>kupcu</w:t>
      </w:r>
      <w:r>
        <w:rPr>
          <w:rFonts w:cs="Arial"/>
          <w:bCs/>
        </w:rPr>
        <w:t xml:space="preserve"> </w:t>
      </w:r>
      <w:r w:rsidR="00772A6D">
        <w:rPr>
          <w:rFonts w:cs="Arial"/>
          <w:bCs/>
        </w:rPr>
        <w:t xml:space="preserve">električno energijo </w:t>
      </w:r>
      <w:r>
        <w:rPr>
          <w:rFonts w:cs="Arial"/>
          <w:bCs/>
        </w:rPr>
        <w:t xml:space="preserve">za </w:t>
      </w:r>
      <w:r w:rsidR="00EB560F">
        <w:rPr>
          <w:rFonts w:cs="Arial"/>
          <w:bCs/>
        </w:rPr>
        <w:t xml:space="preserve">lokacije oz. merilna mesta, ki so navedena v obrazcu OBR – 2.18 (Vrsta in opis predmeta ali Tehnična specifikacija), ki je sestavni del te pogodbe ter morebitne nove lokacije oz. merilna mesta </w:t>
      </w:r>
      <w:r w:rsidR="00720A69">
        <w:rPr>
          <w:rFonts w:cs="Arial"/>
          <w:bCs/>
        </w:rPr>
        <w:t>kupca</w:t>
      </w:r>
      <w:r w:rsidR="00EB560F">
        <w:rPr>
          <w:rFonts w:cs="Arial"/>
          <w:bCs/>
        </w:rPr>
        <w:t xml:space="preserve">. </w:t>
      </w:r>
    </w:p>
    <w:p w14:paraId="6E2ED61F" w14:textId="77777777" w:rsidR="00422936" w:rsidRDefault="00422936" w:rsidP="00422936">
      <w:pPr>
        <w:rPr>
          <w:rFonts w:cs="Arial"/>
          <w:bCs/>
        </w:rPr>
      </w:pPr>
    </w:p>
    <w:p w14:paraId="0017CBC2" w14:textId="68E7DE8C" w:rsidR="00B0399A" w:rsidRDefault="000E181E" w:rsidP="00B0399A">
      <w:pPr>
        <w:numPr>
          <w:ilvl w:val="12"/>
          <w:numId w:val="0"/>
        </w:num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Dobavitelj, </w:t>
      </w:r>
      <w:r w:rsidR="00B0399A">
        <w:rPr>
          <w:rFonts w:eastAsia="Calibri" w:cs="Arial"/>
          <w:lang w:eastAsia="en-US"/>
        </w:rPr>
        <w:t>v primeru odstopanj od planira</w:t>
      </w:r>
      <w:r w:rsidR="002D13E2">
        <w:rPr>
          <w:rFonts w:eastAsia="Calibri" w:cs="Arial"/>
          <w:lang w:eastAsia="en-US"/>
        </w:rPr>
        <w:t xml:space="preserve">ne </w:t>
      </w:r>
      <w:r w:rsidR="00B0399A">
        <w:rPr>
          <w:rFonts w:eastAsia="Calibri" w:cs="Arial"/>
          <w:lang w:eastAsia="en-US"/>
        </w:rPr>
        <w:t>porabe</w:t>
      </w:r>
      <w:r w:rsidR="00772A6D">
        <w:rPr>
          <w:rFonts w:eastAsia="Calibri" w:cs="Arial"/>
          <w:lang w:eastAsia="en-US"/>
        </w:rPr>
        <w:t>električne energije</w:t>
      </w:r>
      <w:r w:rsidR="00B0399A">
        <w:rPr>
          <w:rFonts w:eastAsia="Calibri" w:cs="Arial"/>
          <w:lang w:eastAsia="en-US"/>
        </w:rPr>
        <w:t xml:space="preserve">, </w:t>
      </w:r>
      <w:r w:rsidR="00720A69">
        <w:rPr>
          <w:rFonts w:eastAsia="Calibri" w:cs="Arial"/>
          <w:lang w:eastAsia="en-US"/>
        </w:rPr>
        <w:t>kupc</w:t>
      </w:r>
      <w:r w:rsidR="00B0399A">
        <w:rPr>
          <w:rFonts w:eastAsia="Calibri" w:cs="Arial"/>
          <w:lang w:eastAsia="en-US"/>
        </w:rPr>
        <w:t xml:space="preserve">u ne bo zaračunaval nikakršnih stroškov. Prav tako </w:t>
      </w:r>
      <w:r w:rsidR="00720A69">
        <w:rPr>
          <w:rFonts w:eastAsia="Calibri" w:cs="Arial"/>
          <w:lang w:eastAsia="en-US"/>
        </w:rPr>
        <w:t>kupec</w:t>
      </w:r>
      <w:r w:rsidR="00B0399A">
        <w:rPr>
          <w:rFonts w:eastAsia="Calibri" w:cs="Arial"/>
          <w:lang w:eastAsia="en-US"/>
        </w:rPr>
        <w:t xml:space="preserve"> ni odškodninsko ali kakor koli odgovoren zaradi nedoseganja predvidene </w:t>
      </w:r>
      <w:r w:rsidR="00217710">
        <w:rPr>
          <w:rFonts w:eastAsia="Calibri" w:cs="Arial"/>
          <w:lang w:eastAsia="en-US"/>
        </w:rPr>
        <w:t xml:space="preserve">(okvirne) </w:t>
      </w:r>
      <w:r w:rsidR="00B0399A">
        <w:rPr>
          <w:rFonts w:eastAsia="Calibri" w:cs="Arial"/>
          <w:lang w:eastAsia="en-US"/>
        </w:rPr>
        <w:t>količine porabe</w:t>
      </w:r>
      <w:r w:rsidR="009B6D9A">
        <w:rPr>
          <w:rFonts w:eastAsia="Calibri" w:cs="Arial"/>
          <w:lang w:eastAsia="en-US"/>
        </w:rPr>
        <w:t>električne energije</w:t>
      </w:r>
      <w:r w:rsidR="00B0399A">
        <w:rPr>
          <w:rFonts w:eastAsia="Calibri" w:cs="Arial"/>
          <w:lang w:eastAsia="en-US"/>
        </w:rPr>
        <w:t xml:space="preserve">. </w:t>
      </w:r>
    </w:p>
    <w:p w14:paraId="4B34D2BE" w14:textId="54395252" w:rsidR="00422936" w:rsidRPr="008F3AF1" w:rsidRDefault="00422936" w:rsidP="00422936">
      <w:pPr>
        <w:rPr>
          <w:rFonts w:cs="Arial"/>
          <w:bCs/>
        </w:rPr>
      </w:pPr>
    </w:p>
    <w:p w14:paraId="44859CCA" w14:textId="2D2FFBEE" w:rsidR="00422936" w:rsidRDefault="00720A69" w:rsidP="00422936">
      <w:pPr>
        <w:rPr>
          <w:rFonts w:cs="Arial"/>
          <w:b/>
          <w:bCs/>
        </w:rPr>
      </w:pPr>
      <w:r>
        <w:rPr>
          <w:rFonts w:cs="Arial"/>
          <w:bCs/>
        </w:rPr>
        <w:t>Kupec</w:t>
      </w:r>
      <w:r w:rsidR="00422936" w:rsidRPr="008F3AF1">
        <w:rPr>
          <w:rFonts w:cs="Arial"/>
          <w:bCs/>
        </w:rPr>
        <w:t xml:space="preserve"> se zavezuje </w:t>
      </w:r>
      <w:r w:rsidR="002D13E2">
        <w:rPr>
          <w:rFonts w:cs="Arial"/>
          <w:bCs/>
        </w:rPr>
        <w:t xml:space="preserve">nemudoma obvestiti </w:t>
      </w:r>
      <w:r w:rsidR="00422936" w:rsidRPr="008F3AF1">
        <w:rPr>
          <w:rFonts w:cs="Arial"/>
          <w:bCs/>
        </w:rPr>
        <w:t xml:space="preserve">dobavitelja o morebitnih novih </w:t>
      </w:r>
      <w:r w:rsidR="00422936">
        <w:rPr>
          <w:rFonts w:cs="Arial"/>
          <w:bCs/>
        </w:rPr>
        <w:t>lokacijah oz. merilnih mestih</w:t>
      </w:r>
      <w:r w:rsidR="002D13E2">
        <w:rPr>
          <w:rFonts w:cs="Arial"/>
          <w:bCs/>
        </w:rPr>
        <w:t xml:space="preserve"> in datumu pričetka odjema </w:t>
      </w:r>
      <w:r w:rsidR="00422936" w:rsidRPr="008F3AF1">
        <w:rPr>
          <w:rFonts w:cs="Arial"/>
          <w:bCs/>
        </w:rPr>
        <w:t xml:space="preserve">tako, da mu bo ta lahko zagotovil nemoteno </w:t>
      </w:r>
      <w:r w:rsidR="00422936">
        <w:rPr>
          <w:rFonts w:cs="Arial"/>
          <w:bCs/>
        </w:rPr>
        <w:t>dobavo</w:t>
      </w:r>
      <w:r w:rsidR="009B6D9A">
        <w:rPr>
          <w:rFonts w:cs="Arial"/>
          <w:bCs/>
        </w:rPr>
        <w:t>električne energije</w:t>
      </w:r>
      <w:r w:rsidR="00422936" w:rsidRPr="008F3AF1">
        <w:rPr>
          <w:rFonts w:cs="Arial"/>
          <w:bCs/>
        </w:rPr>
        <w:t xml:space="preserve">. </w:t>
      </w:r>
      <w:r>
        <w:rPr>
          <w:rFonts w:cs="Arial"/>
          <w:bCs/>
        </w:rPr>
        <w:t>Kupec</w:t>
      </w:r>
      <w:r w:rsidR="00422936" w:rsidRPr="008F3AF1">
        <w:rPr>
          <w:rFonts w:cs="Arial"/>
          <w:bCs/>
        </w:rPr>
        <w:t xml:space="preserve"> bo pisno obvestil dobavitelja tudi o spremembi ali izklj</w:t>
      </w:r>
      <w:r w:rsidR="00422936">
        <w:rPr>
          <w:rFonts w:cs="Arial"/>
          <w:bCs/>
        </w:rPr>
        <w:t>učitvi lokacije oz. merilnega mesta.</w:t>
      </w:r>
      <w:r w:rsidR="00422936" w:rsidRPr="008F3AF1">
        <w:rPr>
          <w:rFonts w:cs="Arial"/>
          <w:bCs/>
        </w:rPr>
        <w:t xml:space="preserve">         </w:t>
      </w:r>
    </w:p>
    <w:p w14:paraId="54DCBC16" w14:textId="77777777" w:rsidR="00422936" w:rsidRDefault="00422936" w:rsidP="00422936">
      <w:pPr>
        <w:rPr>
          <w:rFonts w:cs="Arial"/>
          <w:b/>
          <w:bCs/>
        </w:rPr>
      </w:pPr>
    </w:p>
    <w:p w14:paraId="5EC2B218" w14:textId="5C401A5A" w:rsidR="00B0399A" w:rsidRDefault="00422936" w:rsidP="00422936">
      <w:pPr>
        <w:rPr>
          <w:rFonts w:cs="Arial"/>
          <w:bCs/>
        </w:rPr>
      </w:pPr>
      <w:r w:rsidRPr="008F3AF1">
        <w:rPr>
          <w:rFonts w:cs="Arial"/>
          <w:bCs/>
        </w:rPr>
        <w:t xml:space="preserve">Dobavitelj se obvezuje, da bo </w:t>
      </w:r>
      <w:r w:rsidR="00720A69">
        <w:rPr>
          <w:rFonts w:cs="Arial"/>
          <w:bCs/>
        </w:rPr>
        <w:t>kupcu</w:t>
      </w:r>
      <w:r>
        <w:rPr>
          <w:rFonts w:cs="Arial"/>
          <w:bCs/>
        </w:rPr>
        <w:t xml:space="preserve"> dobavil </w:t>
      </w:r>
      <w:r w:rsidR="009B6D9A">
        <w:rPr>
          <w:rFonts w:cs="Arial"/>
          <w:bCs/>
        </w:rPr>
        <w:t xml:space="preserve">električno energijo </w:t>
      </w:r>
      <w:r w:rsidRPr="008F3AF1">
        <w:rPr>
          <w:rFonts w:cs="Arial"/>
          <w:bCs/>
        </w:rPr>
        <w:t xml:space="preserve">na način in pod pogoji, določenimi s to pogodbo in v skladu z veljavno zakonodajo, razen v primeru višje sile in izpada zaradi ravnanja </w:t>
      </w:r>
      <w:r w:rsidR="00720A69">
        <w:rPr>
          <w:rFonts w:cs="Arial"/>
          <w:bCs/>
        </w:rPr>
        <w:t>kupca</w:t>
      </w:r>
      <w:r w:rsidRPr="008F3AF1">
        <w:rPr>
          <w:rFonts w:cs="Arial"/>
          <w:bCs/>
        </w:rPr>
        <w:t xml:space="preserve">. Dobavitelj bo </w:t>
      </w:r>
      <w:r w:rsidR="009B6D9A">
        <w:rPr>
          <w:rFonts w:cs="Arial"/>
          <w:bCs/>
        </w:rPr>
        <w:t xml:space="preserve">električno energijo </w:t>
      </w:r>
      <w:r w:rsidRPr="008F3AF1">
        <w:rPr>
          <w:rFonts w:cs="Arial"/>
          <w:bCs/>
        </w:rPr>
        <w:t>dobavljal pravočasno, pravilno in kvalitetno.</w:t>
      </w:r>
    </w:p>
    <w:p w14:paraId="65A48D8C" w14:textId="77777777" w:rsidR="000E3365" w:rsidRDefault="000E3365" w:rsidP="00422936">
      <w:pPr>
        <w:rPr>
          <w:rFonts w:cs="Arial"/>
          <w:bCs/>
        </w:rPr>
      </w:pPr>
    </w:p>
    <w:p w14:paraId="1BFAB29E" w14:textId="77777777" w:rsidR="00B0399A" w:rsidRDefault="00B0399A" w:rsidP="00B0399A">
      <w:pPr>
        <w:pStyle w:val="Naslov1"/>
      </w:pPr>
      <w:bookmarkStart w:id="10" w:name="_Toc87009451"/>
      <w:bookmarkStart w:id="11" w:name="_Toc96940022"/>
      <w:r>
        <w:t>OKOLJSKE ZAHTEVE</w:t>
      </w:r>
      <w:bookmarkEnd w:id="10"/>
      <w:r>
        <w:t xml:space="preserve"> </w:t>
      </w:r>
      <w:bookmarkEnd w:id="11"/>
    </w:p>
    <w:p w14:paraId="7BA329E4" w14:textId="77777777" w:rsidR="00B0399A" w:rsidRPr="00EE2F8E" w:rsidRDefault="00B0399A" w:rsidP="00B0399A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EE2F8E">
        <w:rPr>
          <w:rFonts w:asciiTheme="minorHAnsi" w:hAnsiTheme="minorHAnsi" w:cstheme="minorHAnsi"/>
          <w:b/>
        </w:rPr>
        <w:t>člen</w:t>
      </w:r>
    </w:p>
    <w:p w14:paraId="3D8B0F82" w14:textId="7A0A06F3" w:rsidR="00B0399A" w:rsidRDefault="00B0399A" w:rsidP="00B0399A">
      <w:r>
        <w:t xml:space="preserve">V skladu s 1. točko prvega odstavka 4. člena Uredbe o zelenem javnem naročanju – Uredba o ZeJN (Uradni list RS, št. 51/17, 64/19 in 121/21) mora dobavitelj glede na predmet naročila upoštevati okoljske vidike ves čas trajanja pogodbe. </w:t>
      </w:r>
    </w:p>
    <w:p w14:paraId="1ADEB57C" w14:textId="77777777" w:rsidR="00B0399A" w:rsidRDefault="00B0399A" w:rsidP="00B0399A"/>
    <w:p w14:paraId="6CE525EB" w14:textId="05A94E2D" w:rsidR="00B0399A" w:rsidRDefault="00B0399A" w:rsidP="00B0399A">
      <w:r>
        <w:t>Skladno z obrazcem OBR – 2.19 (Predračun) mora</w:t>
      </w:r>
      <w:r w:rsidR="009B6D9A">
        <w:t>električna energija</w:t>
      </w:r>
      <w:r>
        <w:t xml:space="preserve">, </w:t>
      </w:r>
      <w:r w:rsidR="000E181E">
        <w:t>čez</w:t>
      </w:r>
      <w:r>
        <w:t xml:space="preserve"> celotno trajanje pogodbe,</w:t>
      </w:r>
      <w:r w:rsidRPr="002E1308">
        <w:t xml:space="preserve"> </w:t>
      </w:r>
      <w:r>
        <w:t>vsebovati</w:t>
      </w:r>
      <w:r w:rsidRPr="002E1308">
        <w:t xml:space="preserve"> najmanj __</w:t>
      </w:r>
      <w:r>
        <w:t>___</w:t>
      </w:r>
      <w:r w:rsidRPr="002E1308">
        <w:t xml:space="preserve">% </w:t>
      </w:r>
      <w:r w:rsidRPr="00B0399A">
        <w:rPr>
          <w:i/>
          <w:color w:val="BFBFBF" w:themeColor="background1" w:themeShade="BF"/>
          <w:sz w:val="18"/>
          <w:szCs w:val="18"/>
        </w:rPr>
        <w:t>(navede se pri pripravi pogodbe)</w:t>
      </w:r>
      <w:r>
        <w:t xml:space="preserve"> </w:t>
      </w:r>
      <w:r w:rsidRPr="002E1308">
        <w:t>električne energije iz obnovljivih virov energije (</w:t>
      </w:r>
      <w:r>
        <w:t xml:space="preserve">v nadaljevanju: </w:t>
      </w:r>
      <w:r w:rsidRPr="002E1308">
        <w:t xml:space="preserve">OVE) </w:t>
      </w:r>
      <w:r>
        <w:t>oziroma</w:t>
      </w:r>
      <w:r w:rsidRPr="002E1308">
        <w:t xml:space="preserve"> soproizvodnje električne energije z visokim izkoristkom (</w:t>
      </w:r>
      <w:r>
        <w:t xml:space="preserve">v nadaljevanju: </w:t>
      </w:r>
      <w:r w:rsidRPr="002E1308">
        <w:t xml:space="preserve">SPTE).  </w:t>
      </w:r>
    </w:p>
    <w:p w14:paraId="2DEC9A57" w14:textId="77777777" w:rsidR="00B0399A" w:rsidRDefault="00B0399A" w:rsidP="00B0399A"/>
    <w:p w14:paraId="68E9B9B8" w14:textId="2AE59A68" w:rsidR="00B0399A" w:rsidRDefault="00B0399A" w:rsidP="00B0399A">
      <w:r>
        <w:t>Dobavitelj mora ob koncu vsakega leta izvajanja te pogodbe navesti izvor</w:t>
      </w:r>
      <w:r w:rsidR="009B6D9A">
        <w:t>električne energije</w:t>
      </w:r>
      <w:r>
        <w:t xml:space="preserve">, ki </w:t>
      </w:r>
      <w:r w:rsidR="000E181E">
        <w:t>ga</w:t>
      </w:r>
      <w:r>
        <w:t xml:space="preserve"> dobavi </w:t>
      </w:r>
      <w:r w:rsidR="00720A69">
        <w:t>kupcu</w:t>
      </w:r>
      <w:r>
        <w:t>, in predložiti potrdilo o unovčenju ustreznega števila potrdil o izvoru</w:t>
      </w:r>
      <w:r w:rsidR="009B6D9A">
        <w:t>električne energije</w:t>
      </w:r>
      <w:r>
        <w:t xml:space="preserve">, s čimer dokazuje, da je bilo ______% </w:t>
      </w:r>
      <w:r w:rsidRPr="00B0399A">
        <w:rPr>
          <w:i/>
          <w:color w:val="BFBFBF" w:themeColor="background1" w:themeShade="BF"/>
          <w:sz w:val="18"/>
          <w:szCs w:val="18"/>
        </w:rPr>
        <w:t>(navede se pri pripravi pogodbe)</w:t>
      </w:r>
      <w:r>
        <w:rPr>
          <w:i/>
          <w:color w:val="BFBFBF" w:themeColor="background1" w:themeShade="BF"/>
          <w:sz w:val="18"/>
          <w:szCs w:val="18"/>
        </w:rPr>
        <w:t xml:space="preserve"> </w:t>
      </w:r>
      <w:r>
        <w:t xml:space="preserve">dobavljene </w:t>
      </w:r>
      <w:r w:rsidR="009B6D9A">
        <w:t xml:space="preserve">električne energije </w:t>
      </w:r>
      <w:r>
        <w:t xml:space="preserve">pridobljene iz OVE oziroma SPTE. </w:t>
      </w:r>
    </w:p>
    <w:p w14:paraId="5913DAB0" w14:textId="3BB940DF" w:rsidR="00866986" w:rsidRDefault="00866986" w:rsidP="00B0399A"/>
    <w:p w14:paraId="4CFA805B" w14:textId="7F846852" w:rsidR="00866986" w:rsidRDefault="00866986" w:rsidP="00B0399A">
      <w:r w:rsidRPr="00866986">
        <w:rPr>
          <w:rFonts w:cs="Arial"/>
        </w:rPr>
        <w:t xml:space="preserve">Delež </w:t>
      </w:r>
      <w:r w:rsidR="000E181E">
        <w:rPr>
          <w:rFonts w:cs="Arial"/>
        </w:rPr>
        <w:t xml:space="preserve">ponujene </w:t>
      </w:r>
      <w:r w:rsidR="009B6D9A">
        <w:rPr>
          <w:rFonts w:cs="Arial"/>
        </w:rPr>
        <w:t xml:space="preserve">električne energije </w:t>
      </w:r>
      <w:r w:rsidRPr="00866986">
        <w:rPr>
          <w:rFonts w:cs="Arial"/>
        </w:rPr>
        <w:t xml:space="preserve">iz OVE oz. SPTE, iz obrazca OBR – 2.19 (Predračun), je fiksen za celotno </w:t>
      </w:r>
      <w:r>
        <w:rPr>
          <w:rFonts w:cs="Arial"/>
        </w:rPr>
        <w:t xml:space="preserve">obdobje </w:t>
      </w:r>
      <w:r w:rsidRPr="00866986">
        <w:rPr>
          <w:rFonts w:cs="Arial"/>
        </w:rPr>
        <w:t xml:space="preserve">trajanja </w:t>
      </w:r>
      <w:r>
        <w:rPr>
          <w:rFonts w:cs="Arial"/>
        </w:rPr>
        <w:t>pogodbe</w:t>
      </w:r>
      <w:r w:rsidRPr="00866986">
        <w:rPr>
          <w:rFonts w:cs="Arial"/>
        </w:rPr>
        <w:t>.</w:t>
      </w:r>
    </w:p>
    <w:p w14:paraId="560FB241" w14:textId="77777777" w:rsidR="00B0399A" w:rsidRDefault="00B0399A" w:rsidP="00B0399A"/>
    <w:p w14:paraId="07EFCB4C" w14:textId="15A311FF" w:rsidR="00422936" w:rsidRDefault="00B0399A" w:rsidP="00884224">
      <w:r>
        <w:t xml:space="preserve">V primeru, da dobavitelj ne bo izpolnjeval pogodbenih obveznosti skladno s tem členom, </w:t>
      </w:r>
      <w:r w:rsidR="00772A6D">
        <w:t xml:space="preserve">bo </w:t>
      </w:r>
      <w:r w:rsidR="00720A69">
        <w:t>kupec</w:t>
      </w:r>
      <w:r>
        <w:t xml:space="preserve"> odstopi od pogodbe. </w:t>
      </w:r>
    </w:p>
    <w:p w14:paraId="58808261" w14:textId="77777777" w:rsidR="00C5109F" w:rsidRPr="002D13E2" w:rsidRDefault="00C5109F" w:rsidP="00884224"/>
    <w:p w14:paraId="5D0A57D3" w14:textId="2BF60F06" w:rsidR="00884224" w:rsidRDefault="00884224" w:rsidP="00884224">
      <w:pPr>
        <w:pStyle w:val="Naslov1"/>
        <w:rPr>
          <w:szCs w:val="24"/>
        </w:rPr>
      </w:pPr>
      <w:bookmarkStart w:id="12" w:name="_Toc87009454"/>
      <w:bookmarkStart w:id="13" w:name="_Toc96940023"/>
      <w:r>
        <w:rPr>
          <w:szCs w:val="24"/>
        </w:rPr>
        <w:t xml:space="preserve">ROK IN NAČIN DOBAVE </w:t>
      </w:r>
      <w:bookmarkEnd w:id="12"/>
      <w:r w:rsidR="009B6D9A">
        <w:rPr>
          <w:szCs w:val="24"/>
        </w:rPr>
        <w:t>ELEKTRIČNE ENERGIJE</w:t>
      </w:r>
      <w:bookmarkEnd w:id="13"/>
    </w:p>
    <w:p w14:paraId="32938E3F" w14:textId="77777777" w:rsidR="00890712" w:rsidRPr="00890712" w:rsidRDefault="00890712" w:rsidP="00890712"/>
    <w:p w14:paraId="70D8148A" w14:textId="77777777" w:rsidR="00884224" w:rsidRPr="00735B4B" w:rsidRDefault="00884224" w:rsidP="008842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735B4B">
        <w:rPr>
          <w:rFonts w:asciiTheme="minorHAnsi" w:hAnsiTheme="minorHAnsi" w:cstheme="minorHAnsi"/>
          <w:b/>
        </w:rPr>
        <w:t>člen</w:t>
      </w:r>
    </w:p>
    <w:p w14:paraId="7EBBAB45" w14:textId="7F8023B2" w:rsidR="00884224" w:rsidRDefault="00884224" w:rsidP="00884224">
      <w:pPr>
        <w:pStyle w:val="Telobesedila3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Dobavitelj prične z dobavo </w:t>
      </w:r>
      <w:r w:rsidR="009B6D9A">
        <w:rPr>
          <w:sz w:val="22"/>
          <w:szCs w:val="22"/>
        </w:rPr>
        <w:t xml:space="preserve">električne energije </w:t>
      </w:r>
      <w:r>
        <w:rPr>
          <w:sz w:val="22"/>
          <w:szCs w:val="22"/>
        </w:rPr>
        <w:t>po podpisu pogodbe in zamenjavi dobavitelja, vendar ne pred 1. 8. 2022.</w:t>
      </w:r>
    </w:p>
    <w:p w14:paraId="688C01D4" w14:textId="77777777" w:rsidR="00866986" w:rsidRDefault="00866986" w:rsidP="00884224">
      <w:pPr>
        <w:pStyle w:val="Telobesedila3"/>
        <w:spacing w:after="0"/>
        <w:rPr>
          <w:sz w:val="22"/>
          <w:szCs w:val="22"/>
        </w:rPr>
      </w:pPr>
    </w:p>
    <w:p w14:paraId="00A66FE7" w14:textId="77777777" w:rsidR="00884224" w:rsidRPr="00EE2F8E" w:rsidRDefault="00884224" w:rsidP="008842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EE2F8E">
        <w:rPr>
          <w:rFonts w:asciiTheme="minorHAnsi" w:hAnsiTheme="minorHAnsi" w:cstheme="minorHAnsi"/>
          <w:b/>
        </w:rPr>
        <w:t>člen</w:t>
      </w:r>
    </w:p>
    <w:p w14:paraId="51F19299" w14:textId="6A3FAA2A" w:rsidR="00884224" w:rsidRDefault="00720A69" w:rsidP="002D13E2">
      <w:r>
        <w:t>Kupec</w:t>
      </w:r>
      <w:r w:rsidR="00884224">
        <w:t xml:space="preserve"> ima sklenjene pogodbe o dostopu do distribucijskega omrežja z Elektro Celje d. d., Elektro Gorenjska d. d., Elektro Ljubljana d. d., Elektro Maribor d. d. in Elektro Primorska d. d.</w:t>
      </w:r>
    </w:p>
    <w:p w14:paraId="34D19558" w14:textId="77777777" w:rsidR="00884224" w:rsidRDefault="00884224" w:rsidP="00884224"/>
    <w:p w14:paraId="26CFC247" w14:textId="65ADC554" w:rsidR="00422936" w:rsidRDefault="00884224" w:rsidP="00884224">
      <w:r>
        <w:lastRenderedPageBreak/>
        <w:t xml:space="preserve">Dobavitelj bo za </w:t>
      </w:r>
      <w:r w:rsidR="00720A69">
        <w:t>kupca</w:t>
      </w:r>
      <w:r>
        <w:t xml:space="preserve"> brezplačno uredil postopke zamenjave dobavitelja pri pristojnem SODO. V ta namen bo </w:t>
      </w:r>
      <w:r w:rsidR="00720A69">
        <w:t>kupec</w:t>
      </w:r>
      <w:r>
        <w:t xml:space="preserve"> dobavitelju izdal vsa za to potrebna pooblastila.</w:t>
      </w:r>
    </w:p>
    <w:p w14:paraId="4B50DDDF" w14:textId="77777777" w:rsidR="00422936" w:rsidRDefault="00422936" w:rsidP="00884224"/>
    <w:p w14:paraId="59355AD3" w14:textId="77777777" w:rsidR="00422936" w:rsidRPr="00EE2F8E" w:rsidRDefault="00422936" w:rsidP="00422936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EE2F8E">
        <w:rPr>
          <w:rFonts w:asciiTheme="minorHAnsi" w:hAnsiTheme="minorHAnsi" w:cstheme="minorHAnsi"/>
          <w:b/>
        </w:rPr>
        <w:t>člen</w:t>
      </w:r>
    </w:p>
    <w:p w14:paraId="7C4E17DF" w14:textId="2F78030D" w:rsidR="00D520E1" w:rsidRDefault="00720A69" w:rsidP="00D520E1">
      <w:r>
        <w:t>Kupec</w:t>
      </w:r>
      <w:r w:rsidR="00D520E1">
        <w:t xml:space="preserve"> bo kupoval, dobavitelj pa dobavljal </w:t>
      </w:r>
      <w:r w:rsidR="009B6D9A">
        <w:t xml:space="preserve">električno energijo </w:t>
      </w:r>
      <w:r w:rsidR="00D520E1">
        <w:t xml:space="preserve">po dejanskih potrebah </w:t>
      </w:r>
      <w:r>
        <w:t>kupca</w:t>
      </w:r>
      <w:r w:rsidR="00D520E1">
        <w:t xml:space="preserve"> na lokacije oz. merilna mesta navedenih v </w:t>
      </w:r>
      <w:r w:rsidR="00D520E1">
        <w:rPr>
          <w:rFonts w:cs="Arial"/>
          <w:bCs/>
        </w:rPr>
        <w:t>OBR – 2.18 (Vrsta in opis predmeta ali Tehnična specifikacija), ki je sestavni del te pogodbe,</w:t>
      </w:r>
      <w:r w:rsidR="00D520E1">
        <w:t xml:space="preserve"> ter morebitne druge lokacije </w:t>
      </w:r>
      <w:r>
        <w:t>kupca</w:t>
      </w:r>
      <w:r w:rsidR="00D520E1">
        <w:t xml:space="preserve">, ki/če jih bo </w:t>
      </w:r>
      <w:r>
        <w:t>kupec</w:t>
      </w:r>
      <w:r w:rsidR="00D520E1">
        <w:t xml:space="preserve"> pridobil naknadno.</w:t>
      </w:r>
    </w:p>
    <w:p w14:paraId="7AFCCCB9" w14:textId="77777777" w:rsidR="00D520E1" w:rsidRDefault="00D520E1" w:rsidP="00884224"/>
    <w:p w14:paraId="30857A15" w14:textId="3BCEF8EB" w:rsidR="0063228C" w:rsidRDefault="00422936" w:rsidP="00E2506D">
      <w:r w:rsidRPr="00422936">
        <w:t xml:space="preserve">Dobavitelj se zavezuje, da do konca februarja tekočega leta, </w:t>
      </w:r>
      <w:r w:rsidR="00720A69">
        <w:t>kupcu</w:t>
      </w:r>
      <w:r w:rsidRPr="00422936">
        <w:t xml:space="preserve"> brezplačno posreduje podatke o skupni letni porabi </w:t>
      </w:r>
      <w:r w:rsidR="009B6D9A">
        <w:t xml:space="preserve">električne energije </w:t>
      </w:r>
      <w:r w:rsidRPr="00422936">
        <w:t>v kWh</w:t>
      </w:r>
      <w:r w:rsidR="00866986">
        <w:t>, s prikazom porabe VT in MT,</w:t>
      </w:r>
      <w:r w:rsidRPr="00422936">
        <w:t xml:space="preserve"> za preteklo leto po posameznih merilnih mestih. Podatke dobavitelj posreduje za vse lokacije oz. merilna mesta, ki so navedena </w:t>
      </w:r>
      <w:r w:rsidR="00890712">
        <w:rPr>
          <w:rFonts w:cs="Arial"/>
          <w:bCs/>
        </w:rPr>
        <w:t>v obrazcu OBR – 2.18 (Vrsta in opis predmeta ali Tehnična specifikacija), ki je sestavni del te pogodbe</w:t>
      </w:r>
      <w:r w:rsidR="00890712">
        <w:t xml:space="preserve"> </w:t>
      </w:r>
      <w:r w:rsidRPr="00422936">
        <w:t xml:space="preserve">ter za morebitne druge lokacije oz. merilna mesta </w:t>
      </w:r>
      <w:r w:rsidR="00C5109F">
        <w:t>kupca</w:t>
      </w:r>
      <w:r w:rsidRPr="00422936">
        <w:t xml:space="preserve">, ki/če jih bo </w:t>
      </w:r>
      <w:r w:rsidR="00C5109F">
        <w:t>kupec</w:t>
      </w:r>
      <w:r w:rsidRPr="00422936">
        <w:t xml:space="preserve"> pridobil naknadno. </w:t>
      </w:r>
    </w:p>
    <w:p w14:paraId="282E7398" w14:textId="77777777" w:rsidR="000E3365" w:rsidRPr="00D622AE" w:rsidRDefault="000E3365" w:rsidP="00E2506D"/>
    <w:p w14:paraId="52B86CB5" w14:textId="0E30308E" w:rsidR="003F115B" w:rsidRDefault="00D520E1" w:rsidP="003F115B">
      <w:pPr>
        <w:pStyle w:val="Naslov1"/>
      </w:pPr>
      <w:bookmarkStart w:id="14" w:name="_Toc96940024"/>
      <w:r>
        <w:t xml:space="preserve">OBRAČUN </w:t>
      </w:r>
      <w:r w:rsidR="009B6D9A">
        <w:t xml:space="preserve">ELEKTRIČNE ENERGIJE </w:t>
      </w:r>
      <w:r>
        <w:t xml:space="preserve">IN </w:t>
      </w:r>
      <w:r w:rsidR="004778EF">
        <w:t>PLAČILNI POGOJI</w:t>
      </w:r>
      <w:bookmarkEnd w:id="14"/>
    </w:p>
    <w:p w14:paraId="73D37768" w14:textId="5CD4CDC1" w:rsidR="004778EF" w:rsidRDefault="004778EF" w:rsidP="004778EF"/>
    <w:p w14:paraId="41251934" w14:textId="77777777" w:rsidR="004778EF" w:rsidRPr="00EE2F8E" w:rsidRDefault="004778EF" w:rsidP="004778EF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EE2F8E">
        <w:rPr>
          <w:rFonts w:asciiTheme="minorHAnsi" w:hAnsiTheme="minorHAnsi" w:cstheme="minorHAnsi"/>
          <w:b/>
        </w:rPr>
        <w:t>člen</w:t>
      </w:r>
    </w:p>
    <w:p w14:paraId="4744C591" w14:textId="5ECA2208" w:rsidR="004778EF" w:rsidRDefault="004778EF" w:rsidP="004778EF">
      <w:r>
        <w:t xml:space="preserve">Dobavitelj obračun za porabljeno </w:t>
      </w:r>
      <w:r w:rsidR="009B6D9A">
        <w:t xml:space="preserve">električne energije </w:t>
      </w:r>
      <w:r>
        <w:t xml:space="preserve">izvede na osnovi podatkov o dejansko izmerjenih mesečnih količinah dobavljene oz. porabljene </w:t>
      </w:r>
      <w:r w:rsidR="009B6D9A">
        <w:t xml:space="preserve">električne energije </w:t>
      </w:r>
      <w:r>
        <w:t>na posamezni lokaciji oz. merilnem mestu.</w:t>
      </w:r>
    </w:p>
    <w:p w14:paraId="345C382C" w14:textId="77777777" w:rsidR="004778EF" w:rsidRDefault="004778EF" w:rsidP="004778EF"/>
    <w:p w14:paraId="50E3CA6C" w14:textId="2DD46B76" w:rsidR="004778EF" w:rsidRDefault="004778EF" w:rsidP="004778EF">
      <w:r w:rsidRPr="00E51982">
        <w:t xml:space="preserve">Za obračun porabljene </w:t>
      </w:r>
      <w:r w:rsidR="009B6D9A">
        <w:t xml:space="preserve">električne energije </w:t>
      </w:r>
      <w:r w:rsidRPr="00E51982">
        <w:t xml:space="preserve">se bodo uporabljali podatki, registrirani na merilnih napravah pripadajočega posameznega merilnega mesta. Za pravilnost podatkov odgovarja pristojni </w:t>
      </w:r>
      <w:r>
        <w:t>sistemski operaterji distribucijskega omrežja (v nadaljevanju: SODO).</w:t>
      </w:r>
    </w:p>
    <w:p w14:paraId="4DD9744A" w14:textId="77777777" w:rsidR="004778EF" w:rsidRDefault="004778EF" w:rsidP="004778EF"/>
    <w:p w14:paraId="2A4F19AB" w14:textId="77777777" w:rsidR="004778EF" w:rsidRDefault="004778EF" w:rsidP="004778EF">
      <w:r w:rsidRPr="00E51982">
        <w:t xml:space="preserve">Če se ugotovi, da so merilne naprave nepravilno registrirale električno energijo ali moč, pogodbeni stranki skupaj ugotovita obseg in čas nastanka napake. Ugotovljeno razliko dobavitelj poračuna v celoti pri naslednjem obračunu. Popravek se izdela za obseg in čas ugotovljene nepravilnosti, vendar največ za šest mesecev nazaj. </w:t>
      </w:r>
    </w:p>
    <w:p w14:paraId="37988658" w14:textId="77777777" w:rsidR="004778EF" w:rsidRDefault="004778EF" w:rsidP="004778EF">
      <w:pPr>
        <w:pStyle w:val="Telobesedila"/>
        <w:tabs>
          <w:tab w:val="left" w:pos="9070"/>
        </w:tabs>
        <w:spacing w:after="0"/>
        <w:ind w:right="-2"/>
        <w:rPr>
          <w:rFonts w:cs="Arial"/>
          <w:lang w:val="sl-SI"/>
        </w:rPr>
      </w:pPr>
    </w:p>
    <w:p w14:paraId="7166B3E9" w14:textId="77777777" w:rsidR="004778EF" w:rsidRPr="006E1FC7" w:rsidRDefault="004778EF" w:rsidP="004778EF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  <w:color w:val="000000" w:themeColor="text1"/>
        </w:rPr>
      </w:pPr>
      <w:r w:rsidRPr="006E1FC7">
        <w:rPr>
          <w:rFonts w:asciiTheme="minorHAnsi" w:hAnsiTheme="minorHAnsi" w:cstheme="minorHAnsi"/>
          <w:b/>
          <w:color w:val="000000" w:themeColor="text1"/>
        </w:rPr>
        <w:t>člen</w:t>
      </w:r>
    </w:p>
    <w:p w14:paraId="7D522F3C" w14:textId="764EB71C" w:rsidR="004778EF" w:rsidRDefault="004778EF" w:rsidP="004778EF">
      <w:pPr>
        <w:pStyle w:val="Telobesedila"/>
        <w:tabs>
          <w:tab w:val="left" w:pos="9070"/>
        </w:tabs>
        <w:spacing w:after="0"/>
        <w:ind w:right="-2"/>
        <w:rPr>
          <w:rFonts w:cs="Arial"/>
          <w:lang w:val="sl-SI"/>
        </w:rPr>
      </w:pPr>
      <w:r>
        <w:rPr>
          <w:rFonts w:cs="Arial"/>
          <w:lang w:val="sl-SI"/>
        </w:rPr>
        <w:t xml:space="preserve">Dobavitelj izstavlja račune </w:t>
      </w:r>
      <w:r w:rsidR="00C5109F">
        <w:rPr>
          <w:rFonts w:cs="Arial"/>
          <w:lang w:val="sl-SI"/>
        </w:rPr>
        <w:t>kupcu</w:t>
      </w:r>
      <w:r>
        <w:rPr>
          <w:rFonts w:cs="Arial"/>
          <w:lang w:val="sl-SI"/>
        </w:rPr>
        <w:t xml:space="preserve"> na podlagi mesečnega obračuna</w:t>
      </w:r>
      <w:r w:rsidR="009B6D9A">
        <w:rPr>
          <w:rFonts w:cs="Arial"/>
          <w:lang w:val="sl-SI"/>
        </w:rPr>
        <w:t>električno energijo</w:t>
      </w:r>
      <w:r>
        <w:rPr>
          <w:rFonts w:cs="Arial"/>
          <w:lang w:val="sl-SI"/>
        </w:rPr>
        <w:t xml:space="preserve">, ločeno za posamezno lokacijo oz. merilno mesto. Na računu je poleg </w:t>
      </w:r>
      <w:r w:rsidR="000E181E">
        <w:rPr>
          <w:rFonts w:cs="Arial"/>
          <w:lang w:val="sl-SI"/>
        </w:rPr>
        <w:t xml:space="preserve">obračuna </w:t>
      </w:r>
      <w:r w:rsidR="009B6D9A">
        <w:rPr>
          <w:rFonts w:cs="Arial"/>
          <w:lang w:val="sl-SI"/>
        </w:rPr>
        <w:t xml:space="preserve">električne energije </w:t>
      </w:r>
      <w:r>
        <w:rPr>
          <w:rFonts w:cs="Arial"/>
          <w:lang w:val="sl-SI"/>
        </w:rPr>
        <w:t>(</w:t>
      </w:r>
      <w:r w:rsidR="000E181E">
        <w:rPr>
          <w:rFonts w:cs="Arial"/>
          <w:lang w:val="sl-SI"/>
        </w:rPr>
        <w:t xml:space="preserve">poraba </w:t>
      </w:r>
      <w:r>
        <w:rPr>
          <w:rFonts w:cs="Arial"/>
          <w:lang w:val="sl-SI"/>
        </w:rPr>
        <w:t xml:space="preserve">VT in MT) tudi navedena </w:t>
      </w:r>
      <w:r w:rsidR="002D13E2">
        <w:rPr>
          <w:rFonts w:cs="Arial"/>
          <w:lang w:val="sl-SI"/>
        </w:rPr>
        <w:t>troš</w:t>
      </w:r>
      <w:r w:rsidR="00217710">
        <w:rPr>
          <w:rFonts w:cs="Arial"/>
          <w:lang w:val="sl-SI"/>
        </w:rPr>
        <w:t>a</w:t>
      </w:r>
      <w:r w:rsidR="002D13E2">
        <w:rPr>
          <w:rFonts w:cs="Arial"/>
          <w:lang w:val="sl-SI"/>
        </w:rPr>
        <w:t>rina</w:t>
      </w:r>
      <w:r>
        <w:rPr>
          <w:rFonts w:cs="Arial"/>
          <w:lang w:val="sl-SI"/>
        </w:rPr>
        <w:t xml:space="preserve">. </w:t>
      </w:r>
    </w:p>
    <w:p w14:paraId="09B4DB14" w14:textId="77777777" w:rsidR="00D520E1" w:rsidRDefault="00D520E1" w:rsidP="004778EF">
      <w:pPr>
        <w:pStyle w:val="Telobesedila"/>
        <w:tabs>
          <w:tab w:val="left" w:pos="9070"/>
        </w:tabs>
        <w:spacing w:after="0"/>
        <w:ind w:right="-2"/>
        <w:rPr>
          <w:rFonts w:cs="Arial"/>
          <w:lang w:val="sl-SI"/>
        </w:rPr>
      </w:pPr>
    </w:p>
    <w:p w14:paraId="58ED7A9D" w14:textId="3D08762B" w:rsidR="00D54ACC" w:rsidRDefault="004778EF" w:rsidP="003F115B">
      <w:pPr>
        <w:pStyle w:val="Telobesedila"/>
        <w:tabs>
          <w:tab w:val="left" w:pos="9070"/>
        </w:tabs>
        <w:spacing w:after="0"/>
        <w:ind w:right="-2"/>
        <w:rPr>
          <w:rFonts w:cs="Arial"/>
          <w:lang w:val="sl-SI"/>
        </w:rPr>
      </w:pPr>
      <w:r>
        <w:rPr>
          <w:rFonts w:cs="Arial"/>
          <w:lang w:val="sl-SI"/>
        </w:rPr>
        <w:t xml:space="preserve">Dobavitelj izstavi račun </w:t>
      </w:r>
      <w:r w:rsidR="00C5109F">
        <w:rPr>
          <w:rFonts w:cs="Arial"/>
          <w:lang w:val="sl-SI"/>
        </w:rPr>
        <w:t>kupcu</w:t>
      </w:r>
      <w:r>
        <w:rPr>
          <w:rFonts w:cs="Arial"/>
          <w:lang w:val="sl-SI"/>
        </w:rPr>
        <w:t xml:space="preserve"> najkasneje do 5. v mesecu za pretekli mesec. </w:t>
      </w:r>
      <w:r w:rsidRPr="00EE0862">
        <w:rPr>
          <w:rFonts w:cs="Arial"/>
          <w:lang w:val="sl-SI"/>
        </w:rPr>
        <w:t>V kolikor dobavitelj do 5. dne v tekočem mesecu ne prejme od SODO obračunske podatke za pretekli mes</w:t>
      </w:r>
      <w:r>
        <w:rPr>
          <w:rFonts w:cs="Arial"/>
          <w:lang w:val="sl-SI"/>
        </w:rPr>
        <w:t>ec, lahko dobavitelj izda račun</w:t>
      </w:r>
      <w:r w:rsidRPr="00EE0862">
        <w:rPr>
          <w:rFonts w:cs="Arial"/>
          <w:lang w:val="sl-SI"/>
        </w:rPr>
        <w:t xml:space="preserve"> na podlagi napovedi, dejansko porabo v preteklem mesecu pa upošteva v obliki poračuna pri naslednjem računu.</w:t>
      </w:r>
    </w:p>
    <w:p w14:paraId="55E52845" w14:textId="0161C1A7" w:rsidR="00C5109F" w:rsidRDefault="00C5109F" w:rsidP="003F115B">
      <w:pPr>
        <w:pStyle w:val="Telobesedila"/>
        <w:tabs>
          <w:tab w:val="left" w:pos="9070"/>
        </w:tabs>
        <w:spacing w:after="0"/>
        <w:ind w:right="-2"/>
        <w:rPr>
          <w:rFonts w:cs="Arial"/>
          <w:lang w:val="sl-SI"/>
        </w:rPr>
      </w:pPr>
    </w:p>
    <w:p w14:paraId="4D7F94BF" w14:textId="77777777" w:rsidR="004778EF" w:rsidRPr="006E1FC7" w:rsidRDefault="004778EF" w:rsidP="004778EF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  <w:color w:val="000000" w:themeColor="text1"/>
        </w:rPr>
      </w:pPr>
      <w:r w:rsidRPr="006E1FC7">
        <w:rPr>
          <w:rFonts w:asciiTheme="minorHAnsi" w:hAnsiTheme="minorHAnsi" w:cstheme="minorHAnsi"/>
          <w:b/>
          <w:color w:val="000000" w:themeColor="text1"/>
        </w:rPr>
        <w:t>člen</w:t>
      </w:r>
    </w:p>
    <w:p w14:paraId="22F3FAB8" w14:textId="1A239A2B" w:rsidR="004778EF" w:rsidRDefault="004778EF" w:rsidP="004778EF">
      <w:pPr>
        <w:pStyle w:val="Telobesedila"/>
        <w:tabs>
          <w:tab w:val="left" w:pos="9070"/>
        </w:tabs>
        <w:spacing w:after="0"/>
        <w:ind w:right="-2"/>
        <w:rPr>
          <w:rFonts w:cs="Arial"/>
          <w:lang w:val="sl-SI"/>
        </w:rPr>
      </w:pPr>
      <w:r w:rsidRPr="004778EF">
        <w:rPr>
          <w:rFonts w:cs="Arial"/>
          <w:lang w:val="sl-SI"/>
        </w:rPr>
        <w:t xml:space="preserve">V primeru, da račun ni izstavljen pravilno, ima </w:t>
      </w:r>
      <w:r w:rsidR="00C5109F">
        <w:rPr>
          <w:rFonts w:cs="Arial"/>
          <w:lang w:val="sl-SI"/>
        </w:rPr>
        <w:t>kupec</w:t>
      </w:r>
      <w:r w:rsidRPr="004778EF">
        <w:rPr>
          <w:rFonts w:cs="Arial"/>
          <w:lang w:val="sl-SI"/>
        </w:rPr>
        <w:t xml:space="preserve"> pravico zavrniti sporni del računa. Zavrnitev (spornega dela ali celotnega) računa se izvede pisno, in sicer najkasneje v 15-ih dneh od dneva prejema računa. </w:t>
      </w:r>
      <w:r w:rsidR="00C5109F">
        <w:rPr>
          <w:rFonts w:cs="Arial"/>
          <w:lang w:val="sl-SI"/>
        </w:rPr>
        <w:t>Kupec</w:t>
      </w:r>
      <w:r w:rsidRPr="004778EF">
        <w:rPr>
          <w:rFonts w:cs="Arial"/>
          <w:lang w:val="sl-SI"/>
        </w:rPr>
        <w:t xml:space="preserve"> je dolžan nesporni del računa plačati v skladu s pogodbenimi določili.  </w:t>
      </w:r>
    </w:p>
    <w:p w14:paraId="3A816050" w14:textId="77777777" w:rsidR="004778EF" w:rsidRDefault="004778EF" w:rsidP="003F115B">
      <w:pPr>
        <w:rPr>
          <w:lang w:eastAsia="x-none"/>
        </w:rPr>
      </w:pPr>
    </w:p>
    <w:p w14:paraId="314DFEB2" w14:textId="77777777" w:rsidR="004778EF" w:rsidRPr="006E1FC7" w:rsidRDefault="004778EF" w:rsidP="004778EF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  <w:color w:val="000000" w:themeColor="text1"/>
        </w:rPr>
      </w:pPr>
      <w:r w:rsidRPr="006E1FC7">
        <w:rPr>
          <w:rFonts w:asciiTheme="minorHAnsi" w:hAnsiTheme="minorHAnsi" w:cstheme="minorHAnsi"/>
          <w:b/>
          <w:color w:val="000000" w:themeColor="text1"/>
        </w:rPr>
        <w:t>člen</w:t>
      </w:r>
    </w:p>
    <w:p w14:paraId="692A997A" w14:textId="16D45E8D" w:rsidR="003F115B" w:rsidRPr="00130E66" w:rsidRDefault="004778EF" w:rsidP="003F115B">
      <w:pPr>
        <w:rPr>
          <w:lang w:eastAsia="x-none"/>
        </w:rPr>
      </w:pPr>
      <w:r>
        <w:rPr>
          <w:lang w:eastAsia="x-none"/>
        </w:rPr>
        <w:t xml:space="preserve">Dobavitelj </w:t>
      </w:r>
      <w:r w:rsidR="00D54ACC">
        <w:rPr>
          <w:lang w:eastAsia="x-none"/>
        </w:rPr>
        <w:t xml:space="preserve">mora </w:t>
      </w:r>
      <w:r w:rsidR="003F115B" w:rsidRPr="00EE2F8E">
        <w:rPr>
          <w:lang w:eastAsia="x-none"/>
        </w:rPr>
        <w:t>račun</w:t>
      </w:r>
      <w:r>
        <w:rPr>
          <w:lang w:eastAsia="x-none"/>
        </w:rPr>
        <w:t>e</w:t>
      </w:r>
      <w:r w:rsidR="003F115B" w:rsidRPr="00EE2F8E">
        <w:rPr>
          <w:lang w:eastAsia="x-none"/>
        </w:rPr>
        <w:t xml:space="preserve"> in spremljajoče dokumente</w:t>
      </w:r>
      <w:r>
        <w:rPr>
          <w:lang w:eastAsia="x-none"/>
        </w:rPr>
        <w:t xml:space="preserve"> pošiljati </w:t>
      </w:r>
      <w:r w:rsidR="00C5109F">
        <w:rPr>
          <w:lang w:eastAsia="x-none"/>
        </w:rPr>
        <w:t>kupcu</w:t>
      </w:r>
      <w:r w:rsidR="003F115B" w:rsidRPr="00EE2F8E">
        <w:rPr>
          <w:lang w:eastAsia="x-none"/>
        </w:rPr>
        <w:t xml:space="preserve"> izključno v elektronski obliki (e–račun). Račun mora biti naslovljen na: Zavod Republike Slovenije za blagovne rezerve, Dunajska cesta 106, 1000 Ljubljana</w:t>
      </w:r>
      <w:r w:rsidR="00130E66">
        <w:rPr>
          <w:lang w:eastAsia="x-none"/>
        </w:rPr>
        <w:t xml:space="preserve"> na TRR: SI56 2900 0005 5148 819</w:t>
      </w:r>
      <w:r w:rsidR="003F115B" w:rsidRPr="00EE2F8E">
        <w:rPr>
          <w:lang w:eastAsia="x-none"/>
        </w:rPr>
        <w:t>.</w:t>
      </w:r>
      <w:r w:rsidR="003F443C">
        <w:rPr>
          <w:lang w:eastAsia="x-none"/>
        </w:rPr>
        <w:t xml:space="preserve"> Naročnik bo posredoval navodila za izdajo e-računa.</w:t>
      </w:r>
    </w:p>
    <w:p w14:paraId="2190C660" w14:textId="04ABB1DA" w:rsidR="003F115B" w:rsidRDefault="00130E66" w:rsidP="003F115B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>
        <w:rPr>
          <w:rFonts w:asciiTheme="minorHAnsi" w:hAnsiTheme="minorHAnsi" w:cstheme="minorBidi"/>
          <w:b/>
          <w:bCs/>
        </w:rPr>
        <w:lastRenderedPageBreak/>
        <w:t>č</w:t>
      </w:r>
      <w:r w:rsidR="003F115B" w:rsidRPr="4698246E">
        <w:rPr>
          <w:rFonts w:asciiTheme="minorHAnsi" w:hAnsiTheme="minorHAnsi" w:cstheme="minorBidi"/>
          <w:b/>
          <w:bCs/>
        </w:rPr>
        <w:t>len</w:t>
      </w:r>
    </w:p>
    <w:p w14:paraId="026FA01E" w14:textId="5C820849" w:rsidR="009B6D9A" w:rsidRDefault="009B6D9A" w:rsidP="009B6D9A">
      <w:pPr>
        <w:rPr>
          <w:rFonts w:asciiTheme="majorHAnsi" w:hAnsiTheme="majorHAnsi" w:cstheme="majorHAnsi"/>
        </w:rPr>
      </w:pPr>
      <w:r w:rsidRPr="00CC5B39">
        <w:rPr>
          <w:rFonts w:asciiTheme="majorHAnsi" w:hAnsiTheme="majorHAnsi" w:cstheme="majorHAnsi"/>
        </w:rPr>
        <w:t xml:space="preserve">Rok plačila </w:t>
      </w:r>
      <w:r>
        <w:rPr>
          <w:rFonts w:asciiTheme="majorHAnsi" w:hAnsiTheme="majorHAnsi" w:cstheme="majorHAnsi"/>
        </w:rPr>
        <w:t xml:space="preserve">nespornega računa </w:t>
      </w:r>
      <w:r w:rsidRPr="00CC5B39">
        <w:rPr>
          <w:rFonts w:asciiTheme="majorHAnsi" w:hAnsiTheme="majorHAnsi" w:cstheme="majorHAnsi"/>
        </w:rPr>
        <w:t>je 30. dan od dneva prejetja</w:t>
      </w:r>
      <w:r>
        <w:rPr>
          <w:rFonts w:asciiTheme="majorHAnsi" w:hAnsiTheme="majorHAnsi" w:cstheme="majorHAnsi"/>
        </w:rPr>
        <w:t xml:space="preserve"> </w:t>
      </w:r>
      <w:r w:rsidRPr="00CC5B39">
        <w:rPr>
          <w:rFonts w:asciiTheme="majorHAnsi" w:hAnsiTheme="majorHAnsi" w:cstheme="majorHAnsi"/>
        </w:rPr>
        <w:t>e-računa</w:t>
      </w:r>
      <w:r>
        <w:rPr>
          <w:rFonts w:asciiTheme="majorHAnsi" w:hAnsiTheme="majorHAnsi" w:cstheme="majorHAnsi"/>
        </w:rPr>
        <w:t xml:space="preserve">, ki je izstavljen skladno z določili te pogodbe, na račun </w:t>
      </w:r>
      <w:r w:rsidR="00CF25D6">
        <w:rPr>
          <w:rFonts w:asciiTheme="majorHAnsi" w:hAnsiTheme="majorHAnsi" w:cstheme="majorHAnsi"/>
        </w:rPr>
        <w:t>dobavitelja</w:t>
      </w:r>
      <w:r>
        <w:rPr>
          <w:rFonts w:asciiTheme="majorHAnsi" w:hAnsiTheme="majorHAnsi" w:cstheme="majorHAnsi"/>
        </w:rPr>
        <w:t>:</w:t>
      </w:r>
    </w:p>
    <w:tbl>
      <w:tblPr>
        <w:tblStyle w:val="Tabelamrea"/>
        <w:tblW w:w="9054" w:type="dxa"/>
        <w:tblInd w:w="38" w:type="dxa"/>
        <w:tblLook w:val="04A0" w:firstRow="1" w:lastRow="0" w:firstColumn="1" w:lastColumn="0" w:noHBand="0" w:noVBand="1"/>
      </w:tblPr>
      <w:tblGrid>
        <w:gridCol w:w="3020"/>
        <w:gridCol w:w="3020"/>
        <w:gridCol w:w="3014"/>
      </w:tblGrid>
      <w:tr w:rsidR="00CF25D6" w:rsidRPr="00604DB2" w14:paraId="18AC1308" w14:textId="77777777" w:rsidTr="003C0C4F">
        <w:trPr>
          <w:trHeight w:val="284"/>
        </w:trPr>
        <w:tc>
          <w:tcPr>
            <w:tcW w:w="3020" w:type="dxa"/>
          </w:tcPr>
          <w:p w14:paraId="44A8D549" w14:textId="261262BF" w:rsidR="00CF25D6" w:rsidRPr="00604DB2" w:rsidRDefault="00CF25D6" w:rsidP="00CF25D6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Naziv dobavitelja:</w:t>
            </w:r>
          </w:p>
        </w:tc>
        <w:tc>
          <w:tcPr>
            <w:tcW w:w="3020" w:type="dxa"/>
          </w:tcPr>
          <w:p w14:paraId="0F5E48F0" w14:textId="16F4B3F7" w:rsidR="00CF25D6" w:rsidRPr="00604DB2" w:rsidRDefault="00CF25D6" w:rsidP="009B6D9A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3014" w:type="dxa"/>
          </w:tcPr>
          <w:p w14:paraId="2F20CED8" w14:textId="77777777" w:rsidR="00CF25D6" w:rsidRPr="00604DB2" w:rsidRDefault="00CF25D6" w:rsidP="009B6D9A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>TRR odprt pri banki</w:t>
            </w:r>
          </w:p>
        </w:tc>
      </w:tr>
      <w:tr w:rsidR="00CF25D6" w:rsidRPr="00604DB2" w14:paraId="0B9BF7EC" w14:textId="77777777" w:rsidTr="003C0C4F">
        <w:trPr>
          <w:trHeight w:val="268"/>
        </w:trPr>
        <w:tc>
          <w:tcPr>
            <w:tcW w:w="3020" w:type="dxa"/>
          </w:tcPr>
          <w:p w14:paraId="6542089E" w14:textId="77777777" w:rsidR="00CF25D6" w:rsidRPr="00604DB2" w:rsidRDefault="00CF25D6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20" w:type="dxa"/>
            <w:shd w:val="clear" w:color="auto" w:fill="auto"/>
          </w:tcPr>
          <w:p w14:paraId="1C62D63A" w14:textId="3B91D917" w:rsidR="00CF25D6" w:rsidRPr="00604DB2" w:rsidRDefault="00CF25D6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14" w:type="dxa"/>
            <w:shd w:val="clear" w:color="auto" w:fill="auto"/>
          </w:tcPr>
          <w:p w14:paraId="16C12B04" w14:textId="77777777" w:rsidR="00CF25D6" w:rsidRPr="00604DB2" w:rsidRDefault="00CF25D6" w:rsidP="009B6D9A">
            <w:pPr>
              <w:rPr>
                <w:rFonts w:asciiTheme="majorHAnsi" w:hAnsiTheme="majorHAnsi" w:cstheme="majorHAnsi"/>
              </w:rPr>
            </w:pPr>
          </w:p>
        </w:tc>
      </w:tr>
    </w:tbl>
    <w:p w14:paraId="7982C670" w14:textId="77777777" w:rsidR="009B6D9A" w:rsidRDefault="009B6D9A" w:rsidP="009B6D9A">
      <w:pPr>
        <w:rPr>
          <w:rFonts w:asciiTheme="majorHAnsi" w:hAnsiTheme="majorHAnsi" w:cstheme="majorHAnsi"/>
        </w:rPr>
      </w:pPr>
    </w:p>
    <w:p w14:paraId="2903AF40" w14:textId="455F81C4" w:rsidR="009B6D9A" w:rsidRPr="00604DB2" w:rsidRDefault="009B6D9A" w:rsidP="009B6D9A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in na račun </w:t>
      </w:r>
      <w:r w:rsidR="00CF25D6">
        <w:rPr>
          <w:rFonts w:asciiTheme="majorHAnsi" w:hAnsiTheme="majorHAnsi" w:cstheme="majorHAnsi"/>
        </w:rPr>
        <w:t xml:space="preserve">podizvajalca </w:t>
      </w:r>
      <w:r>
        <w:rPr>
          <w:rFonts w:asciiTheme="majorHAnsi" w:hAnsiTheme="majorHAnsi" w:cstheme="majorHAnsi"/>
        </w:rPr>
        <w:t xml:space="preserve">in sicer: 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021"/>
        <w:gridCol w:w="3004"/>
        <w:gridCol w:w="2997"/>
      </w:tblGrid>
      <w:tr w:rsidR="009B6D9A" w:rsidRPr="00604DB2" w14:paraId="28A8DB68" w14:textId="77777777" w:rsidTr="009B6D9A">
        <w:tc>
          <w:tcPr>
            <w:tcW w:w="3021" w:type="dxa"/>
          </w:tcPr>
          <w:p w14:paraId="0D66E7C5" w14:textId="18976733" w:rsidR="009B6D9A" w:rsidRPr="00604DB2" w:rsidRDefault="009B6D9A" w:rsidP="00CF25D6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 xml:space="preserve">Naziv </w:t>
            </w:r>
            <w:r w:rsidR="00CF25D6">
              <w:rPr>
                <w:rFonts w:asciiTheme="majorHAnsi" w:hAnsiTheme="majorHAnsi" w:cstheme="majorHAnsi"/>
              </w:rPr>
              <w:t>podizvajalca</w:t>
            </w:r>
            <w:r w:rsidRPr="00604DB2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3004" w:type="dxa"/>
          </w:tcPr>
          <w:p w14:paraId="3FD628EA" w14:textId="77777777" w:rsidR="009B6D9A" w:rsidRPr="00604DB2" w:rsidRDefault="009B6D9A" w:rsidP="009B6D9A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2997" w:type="dxa"/>
          </w:tcPr>
          <w:p w14:paraId="15EC6344" w14:textId="77777777" w:rsidR="009B6D9A" w:rsidRPr="00604DB2" w:rsidRDefault="009B6D9A" w:rsidP="009B6D9A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>TRR odprt pri banki</w:t>
            </w:r>
          </w:p>
        </w:tc>
      </w:tr>
      <w:tr w:rsidR="009B6D9A" w:rsidRPr="00604DB2" w14:paraId="2301475D" w14:textId="77777777" w:rsidTr="009B6D9A">
        <w:tc>
          <w:tcPr>
            <w:tcW w:w="3021" w:type="dxa"/>
            <w:shd w:val="clear" w:color="auto" w:fill="auto"/>
          </w:tcPr>
          <w:p w14:paraId="70F5E4FE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  <w:shd w:val="clear" w:color="auto" w:fill="auto"/>
          </w:tcPr>
          <w:p w14:paraId="245ED7AA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  <w:shd w:val="clear" w:color="auto" w:fill="auto"/>
          </w:tcPr>
          <w:p w14:paraId="6584641B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074034C1" w14:textId="77777777" w:rsidTr="009B6D9A">
        <w:tc>
          <w:tcPr>
            <w:tcW w:w="3021" w:type="dxa"/>
          </w:tcPr>
          <w:p w14:paraId="031B6F50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</w:tcPr>
          <w:p w14:paraId="4E8A1033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</w:tcPr>
          <w:p w14:paraId="219C60F4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7C74A11B" w14:textId="77777777" w:rsidTr="009B6D9A">
        <w:tc>
          <w:tcPr>
            <w:tcW w:w="3021" w:type="dxa"/>
          </w:tcPr>
          <w:p w14:paraId="453487DC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</w:tcPr>
          <w:p w14:paraId="0B4CE229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</w:tcPr>
          <w:p w14:paraId="1F8CED34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6CD81268" w14:textId="77777777" w:rsidTr="009B6D9A">
        <w:tc>
          <w:tcPr>
            <w:tcW w:w="3021" w:type="dxa"/>
            <w:shd w:val="clear" w:color="auto" w:fill="auto"/>
          </w:tcPr>
          <w:p w14:paraId="21557203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  <w:shd w:val="clear" w:color="auto" w:fill="auto"/>
          </w:tcPr>
          <w:p w14:paraId="66039176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  <w:shd w:val="clear" w:color="auto" w:fill="auto"/>
          </w:tcPr>
          <w:p w14:paraId="31F05ACC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73EFF842" w14:textId="77777777" w:rsidTr="009B6D9A">
        <w:tc>
          <w:tcPr>
            <w:tcW w:w="3021" w:type="dxa"/>
            <w:shd w:val="clear" w:color="auto" w:fill="auto"/>
          </w:tcPr>
          <w:p w14:paraId="384718DE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  <w:shd w:val="clear" w:color="auto" w:fill="auto"/>
          </w:tcPr>
          <w:p w14:paraId="1A91C482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  <w:shd w:val="clear" w:color="auto" w:fill="auto"/>
          </w:tcPr>
          <w:p w14:paraId="652C6A1E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69D36561" w14:textId="77777777" w:rsidTr="009B6D9A">
        <w:tc>
          <w:tcPr>
            <w:tcW w:w="3021" w:type="dxa"/>
            <w:shd w:val="clear" w:color="auto" w:fill="auto"/>
          </w:tcPr>
          <w:p w14:paraId="5813E360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  <w:shd w:val="clear" w:color="auto" w:fill="auto"/>
          </w:tcPr>
          <w:p w14:paraId="0E06CD31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  <w:shd w:val="clear" w:color="auto" w:fill="auto"/>
          </w:tcPr>
          <w:p w14:paraId="35FA992F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26245981" w14:textId="77777777" w:rsidTr="009B6D9A">
        <w:tc>
          <w:tcPr>
            <w:tcW w:w="3021" w:type="dxa"/>
            <w:shd w:val="clear" w:color="auto" w:fill="auto"/>
          </w:tcPr>
          <w:p w14:paraId="6DE53B1D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  <w:shd w:val="clear" w:color="auto" w:fill="auto"/>
          </w:tcPr>
          <w:p w14:paraId="0E19B190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  <w:shd w:val="clear" w:color="auto" w:fill="auto"/>
          </w:tcPr>
          <w:p w14:paraId="0ABD95B1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</w:tbl>
    <w:p w14:paraId="5B8A7829" w14:textId="24A06434" w:rsidR="009B6D9A" w:rsidRDefault="009B6D9A" w:rsidP="009B6D9A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  <w:r w:rsidRPr="007A2587">
        <w:rPr>
          <w:rFonts w:asciiTheme="majorHAnsi" w:hAnsiTheme="majorHAnsi" w:cstheme="majorHAnsi"/>
          <w:lang w:val="sl-SI"/>
        </w:rPr>
        <w:t xml:space="preserve">Računi morajo biti pripravljeni </w:t>
      </w:r>
      <w:r>
        <w:rPr>
          <w:rFonts w:asciiTheme="majorHAnsi" w:hAnsiTheme="majorHAnsi" w:cstheme="majorHAnsi"/>
          <w:lang w:val="sl-SI"/>
        </w:rPr>
        <w:t xml:space="preserve">tako, da bo </w:t>
      </w:r>
      <w:r w:rsidRPr="007A2587">
        <w:rPr>
          <w:rFonts w:asciiTheme="majorHAnsi" w:hAnsiTheme="majorHAnsi" w:cstheme="majorHAnsi"/>
          <w:lang w:val="sl-SI"/>
        </w:rPr>
        <w:t xml:space="preserve">lahko </w:t>
      </w:r>
      <w:r>
        <w:rPr>
          <w:rFonts w:asciiTheme="majorHAnsi" w:hAnsiTheme="majorHAnsi" w:cstheme="majorHAnsi"/>
          <w:lang w:val="sl-SI"/>
        </w:rPr>
        <w:t>kupec</w:t>
      </w:r>
      <w:r w:rsidRPr="007A2587">
        <w:rPr>
          <w:rFonts w:asciiTheme="majorHAnsi" w:hAnsiTheme="majorHAnsi" w:cstheme="majorHAnsi"/>
          <w:lang w:val="sl-SI"/>
        </w:rPr>
        <w:t xml:space="preserve"> izvedel plačila vsem </w:t>
      </w:r>
      <w:r w:rsidR="00CF25D6">
        <w:rPr>
          <w:rFonts w:asciiTheme="majorHAnsi" w:hAnsiTheme="majorHAnsi" w:cstheme="majorHAnsi"/>
          <w:lang w:val="sl-SI"/>
        </w:rPr>
        <w:t>zgoraj navedenim</w:t>
      </w:r>
      <w:r w:rsidRPr="007A2587">
        <w:rPr>
          <w:rFonts w:asciiTheme="majorHAnsi" w:hAnsiTheme="majorHAnsi" w:cstheme="majorHAnsi"/>
          <w:lang w:val="sl-SI"/>
        </w:rPr>
        <w:t xml:space="preserve"> podjetjem</w:t>
      </w:r>
      <w:r>
        <w:rPr>
          <w:rFonts w:asciiTheme="majorHAnsi" w:hAnsiTheme="majorHAnsi" w:cstheme="majorHAnsi"/>
          <w:lang w:val="sl-SI"/>
        </w:rPr>
        <w:t xml:space="preserve">. </w:t>
      </w:r>
    </w:p>
    <w:p w14:paraId="6A30B5FA" w14:textId="77777777" w:rsidR="009B6D9A" w:rsidRDefault="009B6D9A" w:rsidP="009B6D9A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</w:p>
    <w:p w14:paraId="69C2260A" w14:textId="77777777" w:rsidR="009B6D9A" w:rsidRDefault="009B6D9A" w:rsidP="009B6D9A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Če je zadnji dan za plačilo dela prost dan, se šteje, da je zadnji dan za plačilo prvi naslednji delovni dan. </w:t>
      </w:r>
    </w:p>
    <w:p w14:paraId="4818840D" w14:textId="77777777" w:rsidR="009B6D9A" w:rsidRDefault="009B6D9A" w:rsidP="003F115B">
      <w:pPr>
        <w:ind w:right="-2"/>
      </w:pPr>
    </w:p>
    <w:p w14:paraId="211714B3" w14:textId="77777777" w:rsidR="003F115B" w:rsidRPr="008E036E" w:rsidRDefault="003F115B" w:rsidP="003F115B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5DC21A84" w14:textId="063470B5" w:rsidR="003F115B" w:rsidRDefault="003F115B" w:rsidP="003F115B">
      <w:pPr>
        <w:ind w:right="-2"/>
        <w:rPr>
          <w:rFonts w:cs="Arial"/>
        </w:rPr>
      </w:pPr>
      <w:r w:rsidRPr="008E036E">
        <w:rPr>
          <w:rFonts w:cs="Arial"/>
        </w:rPr>
        <w:t xml:space="preserve">V primeru nepravočasnega plačila, je </w:t>
      </w:r>
      <w:r w:rsidR="00C5109F">
        <w:rPr>
          <w:rFonts w:cs="Arial"/>
        </w:rPr>
        <w:t>kupec</w:t>
      </w:r>
      <w:r w:rsidR="00583856">
        <w:rPr>
          <w:rFonts w:cs="Arial"/>
        </w:rPr>
        <w:t xml:space="preserve"> </w:t>
      </w:r>
      <w:r w:rsidRPr="008E036E">
        <w:rPr>
          <w:rFonts w:cs="Arial"/>
        </w:rPr>
        <w:t xml:space="preserve">dolžan </w:t>
      </w:r>
      <w:r w:rsidR="004778EF">
        <w:rPr>
          <w:rFonts w:cs="Arial"/>
        </w:rPr>
        <w:t>dobavitelju</w:t>
      </w:r>
      <w:r w:rsidRPr="008E036E">
        <w:rPr>
          <w:rFonts w:cs="Arial"/>
        </w:rPr>
        <w:t xml:space="preserve"> plačati zakonske zamudne obresti od dneva zapadlosti, do dneva dejanskega plačila.</w:t>
      </w:r>
    </w:p>
    <w:p w14:paraId="7A802732" w14:textId="77777777" w:rsidR="003F115B" w:rsidRPr="008E036E" w:rsidRDefault="003F115B" w:rsidP="003F115B">
      <w:pPr>
        <w:ind w:right="-2"/>
        <w:rPr>
          <w:rFonts w:cs="Arial"/>
        </w:rPr>
      </w:pPr>
    </w:p>
    <w:p w14:paraId="216CA2ED" w14:textId="77777777" w:rsidR="003F115B" w:rsidRPr="008E036E" w:rsidRDefault="003F115B" w:rsidP="003F115B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5FB31804" w14:textId="70380147" w:rsidR="003F115B" w:rsidRPr="008E036E" w:rsidRDefault="003F115B" w:rsidP="003F115B">
      <w:pPr>
        <w:rPr>
          <w:rFonts w:cs="Arial"/>
        </w:rPr>
      </w:pPr>
      <w:r w:rsidRPr="008E036E">
        <w:rPr>
          <w:rFonts w:cs="Arial"/>
        </w:rPr>
        <w:t xml:space="preserve">V primeru kakršnih koli odprtih terjatev </w:t>
      </w:r>
      <w:r w:rsidR="00C5109F">
        <w:rPr>
          <w:rFonts w:cs="Arial"/>
        </w:rPr>
        <w:t>kupca</w:t>
      </w:r>
      <w:r w:rsidRPr="008E036E">
        <w:rPr>
          <w:rFonts w:cs="Arial"/>
        </w:rPr>
        <w:t xml:space="preserve"> do </w:t>
      </w:r>
      <w:r w:rsidR="004778EF">
        <w:rPr>
          <w:rFonts w:cs="Arial"/>
        </w:rPr>
        <w:t>dobavitelja</w:t>
      </w:r>
      <w:r w:rsidRPr="008E036E">
        <w:rPr>
          <w:rFonts w:cs="Arial"/>
        </w:rPr>
        <w:t xml:space="preserve">, si </w:t>
      </w:r>
      <w:r w:rsidR="00C5109F">
        <w:rPr>
          <w:rFonts w:cs="Arial"/>
        </w:rPr>
        <w:t>kupec</w:t>
      </w:r>
      <w:r w:rsidRPr="008E036E">
        <w:rPr>
          <w:rFonts w:cs="Arial"/>
        </w:rPr>
        <w:t xml:space="preserve"> pridržuje zneske plačil obveznosti do </w:t>
      </w:r>
      <w:r w:rsidR="004778EF">
        <w:rPr>
          <w:rFonts w:cs="Arial"/>
        </w:rPr>
        <w:t>dobavitelja</w:t>
      </w:r>
      <w:r w:rsidRPr="008E036E">
        <w:rPr>
          <w:rFonts w:cs="Arial"/>
        </w:rPr>
        <w:t xml:space="preserve"> po tej pogodbi pobotati.</w:t>
      </w:r>
    </w:p>
    <w:p w14:paraId="74AD3AF3" w14:textId="77777777" w:rsidR="003F115B" w:rsidRPr="008E036E" w:rsidRDefault="003F115B" w:rsidP="003F115B">
      <w:pPr>
        <w:rPr>
          <w:rFonts w:cs="Arial"/>
        </w:rPr>
      </w:pPr>
    </w:p>
    <w:p w14:paraId="2A53235D" w14:textId="7DD4BF6A" w:rsidR="002B384A" w:rsidRDefault="00C5109F" w:rsidP="00E2506D">
      <w:pPr>
        <w:rPr>
          <w:rFonts w:cs="Arial"/>
        </w:rPr>
      </w:pPr>
      <w:r>
        <w:rPr>
          <w:rFonts w:cs="Arial"/>
        </w:rPr>
        <w:t>Kupec</w:t>
      </w:r>
      <w:r w:rsidR="003F115B" w:rsidRPr="008E036E">
        <w:rPr>
          <w:rFonts w:cs="Arial"/>
        </w:rPr>
        <w:t xml:space="preserve"> ne dovoljuje asignacij plačil</w:t>
      </w:r>
      <w:r w:rsidR="003F115B">
        <w:rPr>
          <w:rFonts w:cs="Arial"/>
        </w:rPr>
        <w:t xml:space="preserve">, </w:t>
      </w:r>
      <w:r w:rsidR="003F115B">
        <w:rPr>
          <w:rFonts w:asciiTheme="minorHAnsi" w:hAnsiTheme="minorHAnsi" w:cstheme="minorHAnsi"/>
        </w:rPr>
        <w:t>niti prenosa terjatev iz te pogodbe na tretje osebe</w:t>
      </w:r>
      <w:r w:rsidR="003F115B" w:rsidRPr="008E036E">
        <w:rPr>
          <w:rFonts w:cs="Arial"/>
        </w:rPr>
        <w:t>.</w:t>
      </w:r>
    </w:p>
    <w:p w14:paraId="4E0773CA" w14:textId="77777777" w:rsidR="000E3365" w:rsidRDefault="000E3365" w:rsidP="00E2506D">
      <w:pPr>
        <w:rPr>
          <w:rFonts w:cs="Arial"/>
        </w:rPr>
      </w:pPr>
    </w:p>
    <w:p w14:paraId="29D4918C" w14:textId="58B31E15" w:rsidR="002B384A" w:rsidRPr="008E6EEB" w:rsidRDefault="002B384A" w:rsidP="002B384A">
      <w:pPr>
        <w:pStyle w:val="Naslov1"/>
        <w:rPr>
          <w:szCs w:val="24"/>
        </w:rPr>
      </w:pPr>
      <w:bookmarkStart w:id="15" w:name="_Toc87009455"/>
      <w:bookmarkStart w:id="16" w:name="_Toc96940025"/>
      <w:r w:rsidRPr="0050500E">
        <w:rPr>
          <w:szCs w:val="24"/>
        </w:rPr>
        <w:t xml:space="preserve">OBVEZNOSTI </w:t>
      </w:r>
      <w:bookmarkEnd w:id="15"/>
      <w:r w:rsidR="00C5109F">
        <w:rPr>
          <w:szCs w:val="24"/>
        </w:rPr>
        <w:t>KUPCA</w:t>
      </w:r>
      <w:bookmarkEnd w:id="16"/>
    </w:p>
    <w:p w14:paraId="5AE07B7A" w14:textId="77777777" w:rsidR="002B384A" w:rsidRPr="008E036E" w:rsidRDefault="002B384A" w:rsidP="002B384A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70EDEC6E" w14:textId="3CF31479" w:rsidR="002B384A" w:rsidRPr="00453B44" w:rsidRDefault="00C5109F" w:rsidP="002B384A">
      <w:pPr>
        <w:ind w:right="-2"/>
        <w:rPr>
          <w:rFonts w:cs="Arial"/>
        </w:rPr>
      </w:pPr>
      <w:r>
        <w:rPr>
          <w:rFonts w:cs="Arial"/>
        </w:rPr>
        <w:t>Kupec</w:t>
      </w:r>
      <w:r w:rsidR="002B384A" w:rsidRPr="00453B44">
        <w:rPr>
          <w:rFonts w:cs="Arial"/>
        </w:rPr>
        <w:t xml:space="preserve"> bo:</w:t>
      </w:r>
    </w:p>
    <w:p w14:paraId="7294347D" w14:textId="24D434E0" w:rsidR="002B384A" w:rsidRPr="008E6EEB" w:rsidRDefault="002B384A" w:rsidP="002B384A">
      <w:pPr>
        <w:pStyle w:val="Odstavekseznama"/>
        <w:numPr>
          <w:ilvl w:val="0"/>
          <w:numId w:val="26"/>
        </w:numPr>
        <w:tabs>
          <w:tab w:val="num" w:pos="720"/>
        </w:tabs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E6EEB">
        <w:rPr>
          <w:rFonts w:ascii="Arial" w:hAnsi="Arial" w:cs="Arial"/>
        </w:rPr>
        <w:t xml:space="preserve">prevzemal </w:t>
      </w:r>
      <w:r w:rsidR="00930066">
        <w:rPr>
          <w:rFonts w:ascii="Arial" w:hAnsi="Arial" w:cs="Arial"/>
        </w:rPr>
        <w:t xml:space="preserve">električno energijo </w:t>
      </w:r>
      <w:r w:rsidRPr="008E6EEB">
        <w:rPr>
          <w:rFonts w:ascii="Arial" w:hAnsi="Arial" w:cs="Arial"/>
        </w:rPr>
        <w:t>na način in pod pogoji določenimi s to pogodbo;</w:t>
      </w:r>
    </w:p>
    <w:p w14:paraId="578D2306" w14:textId="3D81F481" w:rsidR="002B384A" w:rsidRPr="00D622AE" w:rsidRDefault="002B384A" w:rsidP="002B384A">
      <w:pPr>
        <w:pStyle w:val="Odstavekseznama"/>
        <w:numPr>
          <w:ilvl w:val="0"/>
          <w:numId w:val="26"/>
        </w:numPr>
        <w:tabs>
          <w:tab w:val="num" w:pos="720"/>
        </w:tabs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E6EEB">
        <w:rPr>
          <w:rFonts w:ascii="Arial" w:hAnsi="Arial" w:cs="Arial"/>
        </w:rPr>
        <w:t xml:space="preserve">dobavitelju pisno sporočal vsako spremembo (npr. prenehanje dobave </w:t>
      </w:r>
      <w:r w:rsidR="00930066">
        <w:rPr>
          <w:rFonts w:ascii="Arial" w:hAnsi="Arial" w:cs="Arial"/>
        </w:rPr>
        <w:t>električne energije</w:t>
      </w:r>
      <w:r w:rsidR="00930066" w:rsidRPr="008E6EEB">
        <w:rPr>
          <w:rFonts w:ascii="Arial" w:hAnsi="Arial" w:cs="Arial"/>
        </w:rPr>
        <w:t xml:space="preserve"> </w:t>
      </w:r>
      <w:r w:rsidRPr="008E6EEB">
        <w:rPr>
          <w:rFonts w:ascii="Arial" w:hAnsi="Arial" w:cs="Arial"/>
        </w:rPr>
        <w:t xml:space="preserve">na določenih </w:t>
      </w:r>
      <w:r>
        <w:rPr>
          <w:rFonts w:ascii="Arial" w:hAnsi="Arial" w:cs="Arial"/>
        </w:rPr>
        <w:t xml:space="preserve">lokacijah oz. </w:t>
      </w:r>
      <w:r w:rsidRPr="008E6EEB">
        <w:rPr>
          <w:rFonts w:ascii="Arial" w:hAnsi="Arial" w:cs="Arial"/>
        </w:rPr>
        <w:t xml:space="preserve">merilnih mestih, dobava </w:t>
      </w:r>
      <w:r w:rsidR="00930066">
        <w:rPr>
          <w:rFonts w:ascii="Arial" w:hAnsi="Arial" w:cs="Arial"/>
        </w:rPr>
        <w:t xml:space="preserve">električne energije </w:t>
      </w:r>
      <w:r>
        <w:rPr>
          <w:rFonts w:ascii="Arial" w:hAnsi="Arial" w:cs="Arial"/>
        </w:rPr>
        <w:t>za nove lokacije oz.</w:t>
      </w:r>
      <w:r w:rsidRPr="008E6EEB">
        <w:rPr>
          <w:rFonts w:ascii="Arial" w:hAnsi="Arial" w:cs="Arial"/>
        </w:rPr>
        <w:t xml:space="preserve"> merilna mesta, ipd.).</w:t>
      </w:r>
    </w:p>
    <w:p w14:paraId="5C857E23" w14:textId="77777777" w:rsidR="002B384A" w:rsidRPr="008E6EEB" w:rsidRDefault="002B384A" w:rsidP="002B384A">
      <w:pPr>
        <w:pStyle w:val="Naslov1"/>
        <w:rPr>
          <w:szCs w:val="24"/>
        </w:rPr>
      </w:pPr>
      <w:bookmarkStart w:id="17" w:name="_Toc87009456"/>
      <w:bookmarkStart w:id="18" w:name="_Toc96940026"/>
      <w:r w:rsidRPr="0050500E">
        <w:rPr>
          <w:szCs w:val="24"/>
        </w:rPr>
        <w:t xml:space="preserve">OBVEZNOSTI </w:t>
      </w:r>
      <w:r>
        <w:rPr>
          <w:szCs w:val="24"/>
        </w:rPr>
        <w:t>DOBAVITELJA</w:t>
      </w:r>
      <w:bookmarkEnd w:id="17"/>
      <w:bookmarkEnd w:id="18"/>
    </w:p>
    <w:p w14:paraId="0844E035" w14:textId="77777777" w:rsidR="002B384A" w:rsidRDefault="002B384A" w:rsidP="002B384A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5559FC69" w14:textId="77777777" w:rsidR="002B384A" w:rsidRDefault="002B384A" w:rsidP="002B384A">
      <w:pPr>
        <w:ind w:right="-132"/>
        <w:rPr>
          <w:rFonts w:asciiTheme="minorHAnsi" w:eastAsia="Arial Unicode MS" w:hAnsiTheme="minorHAnsi" w:cstheme="minorHAnsi"/>
          <w:spacing w:val="2"/>
        </w:rPr>
      </w:pPr>
      <w:r>
        <w:rPr>
          <w:rFonts w:asciiTheme="minorHAnsi" w:eastAsia="Arial Unicode MS" w:hAnsiTheme="minorHAnsi" w:cstheme="minorHAnsi"/>
          <w:spacing w:val="2"/>
        </w:rPr>
        <w:t xml:space="preserve">Dobavitelj se zavezuje, da bo:  </w:t>
      </w:r>
    </w:p>
    <w:p w14:paraId="783539F5" w14:textId="035DA623" w:rsidR="002B384A" w:rsidRDefault="002B384A" w:rsidP="002B384A">
      <w:pPr>
        <w:pStyle w:val="Odstavekseznama"/>
        <w:numPr>
          <w:ilvl w:val="0"/>
          <w:numId w:val="25"/>
        </w:numPr>
        <w:ind w:right="-130"/>
        <w:rPr>
          <w:rFonts w:asciiTheme="minorHAnsi" w:eastAsia="Arial Unicode MS" w:hAnsiTheme="minorHAnsi" w:cstheme="minorHAnsi"/>
          <w:spacing w:val="2"/>
        </w:rPr>
      </w:pPr>
      <w:r w:rsidRPr="00453B44">
        <w:rPr>
          <w:rFonts w:asciiTheme="minorHAnsi" w:eastAsia="Arial Unicode MS" w:hAnsiTheme="minorHAnsi" w:cstheme="minorHAnsi"/>
          <w:spacing w:val="2"/>
        </w:rPr>
        <w:t xml:space="preserve">dobavljal </w:t>
      </w:r>
      <w:r w:rsidR="00C5109F">
        <w:rPr>
          <w:rFonts w:asciiTheme="minorHAnsi" w:eastAsia="Arial Unicode MS" w:hAnsiTheme="minorHAnsi" w:cstheme="minorHAnsi"/>
          <w:spacing w:val="2"/>
        </w:rPr>
        <w:t>kupcu</w:t>
      </w:r>
      <w:r w:rsidRPr="00453B44">
        <w:rPr>
          <w:rFonts w:asciiTheme="minorHAnsi" w:eastAsia="Arial Unicode MS" w:hAnsiTheme="minorHAnsi" w:cstheme="minorHAnsi"/>
          <w:spacing w:val="2"/>
        </w:rPr>
        <w:t xml:space="preserve"> </w:t>
      </w:r>
      <w:r w:rsidR="00930066">
        <w:rPr>
          <w:rFonts w:asciiTheme="minorHAnsi" w:eastAsia="Arial Unicode MS" w:hAnsiTheme="minorHAnsi" w:cstheme="minorHAnsi"/>
          <w:spacing w:val="2"/>
        </w:rPr>
        <w:t>električno energijo</w:t>
      </w:r>
      <w:r w:rsidR="00930066" w:rsidRPr="00453B44">
        <w:rPr>
          <w:rFonts w:asciiTheme="minorHAnsi" w:eastAsia="Arial Unicode MS" w:hAnsiTheme="minorHAnsi" w:cstheme="minorHAnsi"/>
          <w:spacing w:val="2"/>
        </w:rPr>
        <w:t xml:space="preserve"> </w:t>
      </w:r>
      <w:r w:rsidRPr="00453B44">
        <w:rPr>
          <w:rFonts w:asciiTheme="minorHAnsi" w:eastAsia="Arial Unicode MS" w:hAnsiTheme="minorHAnsi" w:cstheme="minorHAnsi"/>
          <w:spacing w:val="2"/>
        </w:rPr>
        <w:t>na način in pod pogoji, določenimi s to pogodbo in razpisno dokumentacijo javnega naročila ter v skladu s svojo ponudbo</w:t>
      </w:r>
      <w:r>
        <w:rPr>
          <w:rFonts w:asciiTheme="minorHAnsi" w:eastAsia="Arial Unicode MS" w:hAnsiTheme="minorHAnsi" w:cstheme="minorHAnsi"/>
          <w:spacing w:val="2"/>
        </w:rPr>
        <w:t>;</w:t>
      </w:r>
      <w:r w:rsidRPr="00453B44">
        <w:rPr>
          <w:rFonts w:asciiTheme="minorHAnsi" w:eastAsia="Arial Unicode MS" w:hAnsiTheme="minorHAnsi" w:cstheme="minorHAnsi"/>
          <w:spacing w:val="2"/>
        </w:rPr>
        <w:t xml:space="preserve"> </w:t>
      </w:r>
    </w:p>
    <w:p w14:paraId="2CFD68D6" w14:textId="3D919E5A" w:rsidR="002B384A" w:rsidRPr="00453B44" w:rsidRDefault="002B384A" w:rsidP="002B384A">
      <w:pPr>
        <w:pStyle w:val="Odstavekseznama"/>
        <w:numPr>
          <w:ilvl w:val="0"/>
          <w:numId w:val="25"/>
        </w:numPr>
        <w:ind w:right="-130"/>
        <w:rPr>
          <w:rFonts w:asciiTheme="minorHAnsi" w:eastAsia="Arial Unicode MS" w:hAnsiTheme="minorHAnsi" w:cstheme="minorHAnsi"/>
          <w:spacing w:val="2"/>
        </w:rPr>
      </w:pPr>
      <w:r>
        <w:rPr>
          <w:rFonts w:asciiTheme="minorHAnsi" w:eastAsia="Arial Unicode MS" w:hAnsiTheme="minorHAnsi" w:cstheme="minorHAnsi"/>
          <w:spacing w:val="2"/>
        </w:rPr>
        <w:t xml:space="preserve">da bo dobava </w:t>
      </w:r>
      <w:r w:rsidR="00930066">
        <w:rPr>
          <w:rFonts w:asciiTheme="minorHAnsi" w:eastAsia="Arial Unicode MS" w:hAnsiTheme="minorHAnsi" w:cstheme="minorHAnsi"/>
          <w:spacing w:val="2"/>
        </w:rPr>
        <w:t xml:space="preserve">električne energije </w:t>
      </w:r>
      <w:r>
        <w:rPr>
          <w:rFonts w:asciiTheme="minorHAnsi" w:eastAsia="Arial Unicode MS" w:hAnsiTheme="minorHAnsi" w:cstheme="minorHAnsi"/>
          <w:spacing w:val="2"/>
        </w:rPr>
        <w:t>potekala neprekinjeno ves čas (24 ur/dan) trajanja pogodbe;</w:t>
      </w:r>
    </w:p>
    <w:p w14:paraId="10ABA4E6" w14:textId="1601B5FF" w:rsidR="002B384A" w:rsidRPr="00442272" w:rsidRDefault="002B384A" w:rsidP="002B384A">
      <w:pPr>
        <w:pStyle w:val="Odstavekseznama"/>
        <w:numPr>
          <w:ilvl w:val="0"/>
          <w:numId w:val="25"/>
        </w:numPr>
        <w:ind w:right="-132"/>
        <w:rPr>
          <w:rFonts w:asciiTheme="minorHAnsi" w:eastAsia="Arial Unicode MS" w:hAnsiTheme="minorHAnsi" w:cstheme="minorHAnsi"/>
          <w:spacing w:val="2"/>
        </w:rPr>
      </w:pPr>
      <w:r>
        <w:rPr>
          <w:rFonts w:asciiTheme="minorHAnsi" w:eastAsia="Arial Unicode MS" w:hAnsiTheme="minorHAnsi" w:cstheme="minorHAnsi"/>
        </w:rPr>
        <w:t xml:space="preserve">dobavljal </w:t>
      </w:r>
      <w:r w:rsidR="00930066">
        <w:rPr>
          <w:rFonts w:asciiTheme="minorHAnsi" w:eastAsia="Arial Unicode MS" w:hAnsiTheme="minorHAnsi" w:cstheme="minorHAnsi"/>
        </w:rPr>
        <w:t xml:space="preserve">električno energijo </w:t>
      </w:r>
      <w:r>
        <w:rPr>
          <w:rFonts w:asciiTheme="minorHAnsi" w:eastAsia="Arial Unicode MS" w:hAnsiTheme="minorHAnsi" w:cstheme="minorHAnsi"/>
        </w:rPr>
        <w:t>pravočasno, pravilno, kvalitetno ter</w:t>
      </w:r>
      <w:r w:rsidRPr="00453B44">
        <w:rPr>
          <w:rFonts w:asciiTheme="minorHAnsi" w:eastAsia="Arial Unicode MS" w:hAnsiTheme="minorHAnsi" w:cstheme="minorHAnsi"/>
        </w:rPr>
        <w:t xml:space="preserve"> strokovno, skladno z veljavnimi predpisi in standardi ter pravili stroke</w:t>
      </w:r>
      <w:r>
        <w:rPr>
          <w:rFonts w:asciiTheme="minorHAnsi" w:eastAsia="Arial Unicode MS" w:hAnsiTheme="minorHAnsi" w:cstheme="minorHAnsi"/>
        </w:rPr>
        <w:t>;</w:t>
      </w:r>
    </w:p>
    <w:p w14:paraId="23E1C627" w14:textId="5AAFC76F" w:rsidR="002B384A" w:rsidRPr="00453B44" w:rsidRDefault="002B384A" w:rsidP="002B384A">
      <w:pPr>
        <w:pStyle w:val="Odstavekseznama"/>
        <w:numPr>
          <w:ilvl w:val="0"/>
          <w:numId w:val="25"/>
        </w:numPr>
        <w:ind w:right="-132"/>
        <w:rPr>
          <w:rFonts w:asciiTheme="minorHAnsi" w:eastAsia="Arial Unicode MS" w:hAnsiTheme="minorHAnsi" w:cstheme="minorHAnsi"/>
          <w:spacing w:val="2"/>
        </w:rPr>
      </w:pPr>
      <w:r>
        <w:rPr>
          <w:rFonts w:asciiTheme="minorHAnsi" w:eastAsia="Arial Unicode MS" w:hAnsiTheme="minorHAnsi" w:cstheme="minorHAnsi"/>
        </w:rPr>
        <w:lastRenderedPageBreak/>
        <w:t xml:space="preserve">pravočasno opozoril </w:t>
      </w:r>
      <w:r w:rsidR="00C5109F">
        <w:rPr>
          <w:rFonts w:asciiTheme="minorHAnsi" w:eastAsia="Arial Unicode MS" w:hAnsiTheme="minorHAnsi" w:cstheme="minorHAnsi"/>
        </w:rPr>
        <w:t xml:space="preserve">kupca </w:t>
      </w:r>
      <w:r>
        <w:rPr>
          <w:rFonts w:asciiTheme="minorHAnsi" w:eastAsia="Arial Unicode MS" w:hAnsiTheme="minorHAnsi" w:cstheme="minorHAnsi"/>
        </w:rPr>
        <w:t xml:space="preserve">na morebitne ovire pri dobavi </w:t>
      </w:r>
      <w:r w:rsidR="00451D07">
        <w:rPr>
          <w:rFonts w:asciiTheme="minorHAnsi" w:eastAsia="Arial Unicode MS" w:hAnsiTheme="minorHAnsi" w:cstheme="minorHAnsi"/>
        </w:rPr>
        <w:t>električne energije</w:t>
      </w:r>
      <w:r>
        <w:rPr>
          <w:rFonts w:asciiTheme="minorHAnsi" w:eastAsia="Arial Unicode MS" w:hAnsiTheme="minorHAnsi" w:cstheme="minorHAnsi"/>
        </w:rPr>
        <w:t xml:space="preserve">, na katere lahko vpliva dobavitelj in v primeru nepredvidenega izpada električne energije pri pristojnem SODO za </w:t>
      </w:r>
      <w:r w:rsidR="00C5109F">
        <w:rPr>
          <w:rFonts w:asciiTheme="minorHAnsi" w:eastAsia="Arial Unicode MS" w:hAnsiTheme="minorHAnsi" w:cstheme="minorHAnsi"/>
        </w:rPr>
        <w:t>kupca</w:t>
      </w:r>
      <w:r>
        <w:rPr>
          <w:rFonts w:asciiTheme="minorHAnsi" w:eastAsia="Arial Unicode MS" w:hAnsiTheme="minorHAnsi" w:cstheme="minorHAnsi"/>
        </w:rPr>
        <w:t xml:space="preserve"> zagotovil prednostno vzpostavitev delovanja omrežja;</w:t>
      </w:r>
    </w:p>
    <w:p w14:paraId="277B7B4B" w14:textId="02365820" w:rsidR="002B384A" w:rsidRPr="00453B44" w:rsidRDefault="002B384A" w:rsidP="002B384A">
      <w:pPr>
        <w:pStyle w:val="Odstavekseznama"/>
        <w:numPr>
          <w:ilvl w:val="0"/>
          <w:numId w:val="25"/>
        </w:numPr>
        <w:ind w:right="-132"/>
        <w:rPr>
          <w:rFonts w:asciiTheme="minorHAnsi" w:eastAsia="Arial Unicode MS" w:hAnsiTheme="minorHAnsi" w:cstheme="minorHAnsi"/>
          <w:spacing w:val="2"/>
        </w:rPr>
      </w:pPr>
      <w:r w:rsidRPr="00453B44">
        <w:rPr>
          <w:rFonts w:asciiTheme="minorHAnsi" w:eastAsia="Arial Unicode MS" w:hAnsiTheme="minorHAnsi" w:cstheme="minorHAnsi"/>
          <w:spacing w:val="2"/>
        </w:rPr>
        <w:t>omo</w:t>
      </w:r>
      <w:r>
        <w:rPr>
          <w:rFonts w:asciiTheme="minorHAnsi" w:eastAsia="Arial Unicode MS" w:hAnsiTheme="minorHAnsi" w:cstheme="minorHAnsi"/>
          <w:spacing w:val="2"/>
        </w:rPr>
        <w:t xml:space="preserve">gočal ustrezen nadzor </w:t>
      </w:r>
      <w:r w:rsidR="00C5109F">
        <w:rPr>
          <w:rFonts w:asciiTheme="minorHAnsi" w:eastAsia="Arial Unicode MS" w:hAnsiTheme="minorHAnsi" w:cstheme="minorHAnsi"/>
          <w:spacing w:val="2"/>
        </w:rPr>
        <w:t>kupcu</w:t>
      </w:r>
      <w:r>
        <w:rPr>
          <w:rFonts w:asciiTheme="minorHAnsi" w:eastAsia="Arial Unicode MS" w:hAnsiTheme="minorHAnsi" w:cstheme="minorHAnsi"/>
          <w:spacing w:val="2"/>
        </w:rPr>
        <w:t xml:space="preserve"> in ščitil interese </w:t>
      </w:r>
      <w:r w:rsidR="00C5109F">
        <w:rPr>
          <w:rFonts w:asciiTheme="minorHAnsi" w:eastAsia="Arial Unicode MS" w:hAnsiTheme="minorHAnsi" w:cstheme="minorHAnsi"/>
          <w:spacing w:val="2"/>
        </w:rPr>
        <w:t>kupca</w:t>
      </w:r>
      <w:r>
        <w:rPr>
          <w:rFonts w:asciiTheme="minorHAnsi" w:eastAsia="Arial Unicode MS" w:hAnsiTheme="minorHAnsi" w:cstheme="minorHAnsi"/>
          <w:spacing w:val="2"/>
        </w:rPr>
        <w:t>;</w:t>
      </w:r>
    </w:p>
    <w:p w14:paraId="4735BDC5" w14:textId="77777777" w:rsidR="002B384A" w:rsidRPr="00CC72B1" w:rsidRDefault="002B384A" w:rsidP="002B384A">
      <w:pPr>
        <w:pStyle w:val="Odstavekseznama"/>
        <w:numPr>
          <w:ilvl w:val="0"/>
          <w:numId w:val="25"/>
        </w:numPr>
        <w:ind w:right="-132"/>
        <w:rPr>
          <w:rFonts w:asciiTheme="minorHAnsi" w:eastAsia="Arial Unicode MS" w:hAnsiTheme="minorHAnsi" w:cstheme="minorHAnsi"/>
          <w:spacing w:val="2"/>
        </w:rPr>
      </w:pPr>
      <w:r w:rsidRPr="00453B44">
        <w:rPr>
          <w:rFonts w:asciiTheme="minorHAnsi" w:eastAsia="Arial Unicode MS" w:hAnsiTheme="minorHAnsi" w:cstheme="minorHAnsi"/>
        </w:rPr>
        <w:t>povrnil vso škodo, ki bi nastala zaradi napak pri dobavi predmeta pogodbe po splošni</w:t>
      </w:r>
      <w:r>
        <w:rPr>
          <w:rFonts w:asciiTheme="minorHAnsi" w:eastAsia="Arial Unicode MS" w:hAnsiTheme="minorHAnsi" w:cstheme="minorHAnsi"/>
        </w:rPr>
        <w:t>h pravilih odškodninskega prava;</w:t>
      </w:r>
    </w:p>
    <w:p w14:paraId="35BA4F09" w14:textId="2A1E42AF" w:rsidR="00384E1D" w:rsidRPr="000E3365" w:rsidRDefault="002B384A" w:rsidP="00E2506D">
      <w:pPr>
        <w:pStyle w:val="Odstavekseznama"/>
        <w:numPr>
          <w:ilvl w:val="0"/>
          <w:numId w:val="25"/>
        </w:numPr>
        <w:ind w:right="-132"/>
        <w:rPr>
          <w:rFonts w:asciiTheme="minorHAnsi" w:eastAsia="Arial Unicode MS" w:hAnsiTheme="minorHAnsi" w:cstheme="minorHAnsi"/>
          <w:spacing w:val="2"/>
        </w:rPr>
      </w:pPr>
      <w:r w:rsidRPr="00890712">
        <w:rPr>
          <w:rFonts w:asciiTheme="minorHAnsi" w:eastAsia="Arial Unicode MS" w:hAnsiTheme="minorHAnsi" w:cstheme="minorHAnsi"/>
        </w:rPr>
        <w:t>spoštoval in predložil ustrezna potrdila skladno s 7. členom te pogodbe.</w:t>
      </w:r>
    </w:p>
    <w:p w14:paraId="65F0EADF" w14:textId="77777777" w:rsidR="000E3365" w:rsidRPr="00D622AE" w:rsidRDefault="000E3365" w:rsidP="000E3365">
      <w:pPr>
        <w:pStyle w:val="Odstavekseznama"/>
        <w:ind w:left="360" w:right="-132"/>
        <w:rPr>
          <w:rFonts w:asciiTheme="minorHAnsi" w:eastAsia="Arial Unicode MS" w:hAnsiTheme="minorHAnsi" w:cstheme="minorHAnsi"/>
          <w:spacing w:val="2"/>
        </w:rPr>
      </w:pPr>
    </w:p>
    <w:p w14:paraId="2067A71F" w14:textId="2E8F5BA4" w:rsidR="00D901F3" w:rsidRPr="00D622AE" w:rsidRDefault="00D901F3" w:rsidP="00D901F3">
      <w:pPr>
        <w:pStyle w:val="Naslov1"/>
        <w:rPr>
          <w:szCs w:val="24"/>
        </w:rPr>
      </w:pPr>
      <w:bookmarkStart w:id="19" w:name="_Toc96940027"/>
      <w:r w:rsidRPr="00D622AE">
        <w:rPr>
          <w:szCs w:val="24"/>
        </w:rPr>
        <w:t>FINANČNO ZAVAROVANJE</w:t>
      </w:r>
      <w:r w:rsidR="00E17445" w:rsidRPr="00D622AE">
        <w:rPr>
          <w:szCs w:val="24"/>
        </w:rPr>
        <w:t xml:space="preserve"> ZA DOBRO IZVEDBO POGODBENIH OBVEZNOSTI</w:t>
      </w:r>
      <w:bookmarkEnd w:id="19"/>
    </w:p>
    <w:p w14:paraId="4CBB627E" w14:textId="77777777" w:rsidR="0063228C" w:rsidRPr="00D622AE" w:rsidRDefault="0063228C" w:rsidP="0063228C"/>
    <w:p w14:paraId="4383192B" w14:textId="5A9FC886" w:rsidR="00D901F3" w:rsidRPr="00D622AE" w:rsidRDefault="00D901F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00D622AE">
        <w:rPr>
          <w:rFonts w:asciiTheme="minorHAnsi" w:hAnsiTheme="minorHAnsi" w:cstheme="minorBidi"/>
          <w:b/>
          <w:bCs/>
        </w:rPr>
        <w:t>člen</w:t>
      </w:r>
    </w:p>
    <w:p w14:paraId="28555D81" w14:textId="7FCE7291" w:rsidR="009B6D9A" w:rsidRDefault="009B6D9A" w:rsidP="003C0C4F">
      <w:pPr>
        <w:pStyle w:val="Telobesedila21"/>
        <w:rPr>
          <w:rFonts w:cs="Arial"/>
          <w:color w:val="auto"/>
          <w:sz w:val="22"/>
          <w:szCs w:val="22"/>
        </w:rPr>
      </w:pPr>
      <w:bookmarkStart w:id="20" w:name="_Hlk81214811"/>
      <w:r>
        <w:rPr>
          <w:rFonts w:cs="Arial"/>
          <w:color w:val="auto"/>
          <w:sz w:val="22"/>
          <w:szCs w:val="22"/>
        </w:rPr>
        <w:t xml:space="preserve">Dobavitelj mora za zavarovanje dobre izvedbe pogodbenih obveznosti kupcu predložiti finančno zavarovanje. </w:t>
      </w:r>
      <w:r w:rsidR="00372C95">
        <w:rPr>
          <w:rFonts w:cs="Arial"/>
          <w:color w:val="auto"/>
          <w:sz w:val="22"/>
          <w:szCs w:val="22"/>
        </w:rPr>
        <w:t>Finančno z</w:t>
      </w:r>
      <w:r>
        <w:rPr>
          <w:rFonts w:cs="Arial"/>
          <w:color w:val="auto"/>
          <w:sz w:val="22"/>
          <w:szCs w:val="22"/>
        </w:rPr>
        <w:t xml:space="preserve">avarovanje mora biti brezpogojno in plačljivo na prvi poziv. </w:t>
      </w:r>
      <w:r w:rsidR="00F948C2">
        <w:rPr>
          <w:rFonts w:cs="Arial"/>
          <w:color w:val="auto"/>
          <w:sz w:val="22"/>
          <w:szCs w:val="22"/>
        </w:rPr>
        <w:t>Dobavitelj</w:t>
      </w:r>
      <w:r>
        <w:rPr>
          <w:rFonts w:cs="Arial"/>
          <w:color w:val="auto"/>
          <w:sz w:val="22"/>
          <w:szCs w:val="22"/>
        </w:rPr>
        <w:t xml:space="preserve"> predloži bančno garancijo ali kavcijsko zavarovanje pri zavarovalnici v skladu z vzorcem v razpisni dokumentaciji.</w:t>
      </w:r>
    </w:p>
    <w:p w14:paraId="3C266882" w14:textId="27EC340D" w:rsidR="009B6D9A" w:rsidRDefault="009B6D9A" w:rsidP="18E4C6F2">
      <w:pPr>
        <w:pStyle w:val="Telobesedila21"/>
        <w:rPr>
          <w:rFonts w:cs="Arial"/>
          <w:color w:val="auto"/>
          <w:sz w:val="22"/>
          <w:szCs w:val="22"/>
        </w:rPr>
      </w:pPr>
    </w:p>
    <w:p w14:paraId="448535B8" w14:textId="6C2E258D" w:rsidR="00E17445" w:rsidRPr="00D622AE" w:rsidRDefault="00D622AE" w:rsidP="003C0C4F">
      <w:pPr>
        <w:pStyle w:val="Telobesedila21"/>
      </w:pPr>
      <w:r>
        <w:rPr>
          <w:rFonts w:cs="Arial"/>
          <w:color w:val="auto"/>
          <w:sz w:val="22"/>
          <w:szCs w:val="22"/>
        </w:rPr>
        <w:t xml:space="preserve">Dobavitelj </w:t>
      </w:r>
      <w:r w:rsidR="00E17445" w:rsidRPr="00D622AE">
        <w:rPr>
          <w:rFonts w:cs="Arial"/>
          <w:color w:val="auto"/>
          <w:sz w:val="22"/>
          <w:szCs w:val="22"/>
        </w:rPr>
        <w:t xml:space="preserve">se zavezuje </w:t>
      </w:r>
      <w:r w:rsidR="00944967" w:rsidRPr="00D622AE">
        <w:rPr>
          <w:rFonts w:cs="Arial"/>
          <w:color w:val="auto"/>
          <w:sz w:val="22"/>
          <w:szCs w:val="22"/>
        </w:rPr>
        <w:t>v roku</w:t>
      </w:r>
      <w:r w:rsidR="00E17445" w:rsidRPr="00D622AE">
        <w:rPr>
          <w:rFonts w:cs="Arial"/>
          <w:color w:val="auto"/>
          <w:sz w:val="22"/>
          <w:szCs w:val="22"/>
        </w:rPr>
        <w:t xml:space="preserve"> </w:t>
      </w:r>
      <w:r w:rsidRPr="00217710">
        <w:rPr>
          <w:rFonts w:asciiTheme="minorHAnsi" w:hAnsiTheme="minorHAnsi" w:cstheme="minorBidi"/>
          <w:color w:val="auto"/>
          <w:sz w:val="22"/>
          <w:szCs w:val="22"/>
        </w:rPr>
        <w:t>desetih</w:t>
      </w:r>
      <w:r w:rsidR="00944967" w:rsidRPr="00217710">
        <w:rPr>
          <w:rFonts w:asciiTheme="minorHAnsi" w:hAnsiTheme="minorHAnsi" w:cstheme="minorBidi"/>
          <w:color w:val="auto"/>
          <w:sz w:val="22"/>
          <w:szCs w:val="22"/>
        </w:rPr>
        <w:t xml:space="preserve"> (</w:t>
      </w:r>
      <w:r w:rsidRPr="00217710">
        <w:rPr>
          <w:rFonts w:asciiTheme="minorHAnsi" w:hAnsiTheme="minorHAnsi" w:cstheme="minorBidi"/>
          <w:color w:val="auto"/>
          <w:sz w:val="22"/>
          <w:szCs w:val="22"/>
        </w:rPr>
        <w:t>10</w:t>
      </w:r>
      <w:r w:rsidR="00944967" w:rsidRPr="00217710">
        <w:rPr>
          <w:rFonts w:asciiTheme="minorHAnsi" w:hAnsiTheme="minorHAnsi" w:cstheme="minorBidi"/>
          <w:color w:val="auto"/>
          <w:sz w:val="22"/>
          <w:szCs w:val="22"/>
        </w:rPr>
        <w:t>)</w:t>
      </w:r>
      <w:r w:rsidR="00E17445" w:rsidRPr="00217710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E17445" w:rsidRPr="00D622AE">
        <w:rPr>
          <w:rFonts w:asciiTheme="minorHAnsi" w:hAnsiTheme="minorHAnsi" w:cstheme="minorBidi"/>
          <w:color w:val="auto"/>
          <w:sz w:val="22"/>
          <w:szCs w:val="22"/>
        </w:rPr>
        <w:t>koledarskih dn</w:t>
      </w:r>
      <w:r w:rsidR="00944967" w:rsidRPr="00D622AE">
        <w:rPr>
          <w:rFonts w:asciiTheme="minorHAnsi" w:hAnsiTheme="minorHAnsi" w:cstheme="minorBidi"/>
          <w:color w:val="auto"/>
          <w:sz w:val="22"/>
          <w:szCs w:val="22"/>
        </w:rPr>
        <w:t>i</w:t>
      </w:r>
      <w:r w:rsidR="000E3365">
        <w:rPr>
          <w:rFonts w:asciiTheme="minorHAnsi" w:hAnsiTheme="minorHAnsi" w:cstheme="minorBidi"/>
          <w:color w:val="auto"/>
          <w:sz w:val="22"/>
          <w:szCs w:val="22"/>
        </w:rPr>
        <w:t xml:space="preserve"> po sklenitvi</w:t>
      </w:r>
      <w:r w:rsidR="00E17445" w:rsidRPr="00D622AE">
        <w:rPr>
          <w:rFonts w:asciiTheme="minorHAnsi" w:hAnsiTheme="minorHAnsi" w:cstheme="minorBidi"/>
          <w:color w:val="auto"/>
          <w:sz w:val="22"/>
          <w:szCs w:val="22"/>
        </w:rPr>
        <w:t xml:space="preserve"> te pogodbe</w:t>
      </w:r>
      <w:r w:rsidR="00384E1D" w:rsidRPr="00D622AE">
        <w:rPr>
          <w:rFonts w:asciiTheme="minorHAnsi" w:hAnsiTheme="minorHAnsi" w:cstheme="minorBidi"/>
          <w:color w:val="auto"/>
          <w:sz w:val="22"/>
          <w:szCs w:val="22"/>
        </w:rPr>
        <w:t>,</w:t>
      </w:r>
      <w:r w:rsidR="00944967" w:rsidRPr="00D622AE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8114E8" w:rsidRPr="00D622AE">
        <w:rPr>
          <w:rFonts w:cs="Arial"/>
          <w:color w:val="auto"/>
          <w:sz w:val="22"/>
          <w:szCs w:val="22"/>
        </w:rPr>
        <w:t xml:space="preserve">kot pogoj za njeno veljavnost, </w:t>
      </w:r>
      <w:r w:rsidR="00336098" w:rsidRPr="00D622AE">
        <w:rPr>
          <w:rFonts w:cs="Arial"/>
          <w:color w:val="auto"/>
          <w:sz w:val="22"/>
          <w:szCs w:val="22"/>
        </w:rPr>
        <w:t>kupcu</w:t>
      </w:r>
      <w:r w:rsidR="0063228C" w:rsidRPr="00D622AE">
        <w:rPr>
          <w:rFonts w:cs="Arial"/>
          <w:color w:val="auto"/>
          <w:sz w:val="22"/>
          <w:szCs w:val="22"/>
        </w:rPr>
        <w:t xml:space="preserve"> </w:t>
      </w:r>
      <w:r w:rsidR="009B6D9A">
        <w:rPr>
          <w:rFonts w:cs="Arial"/>
          <w:color w:val="auto"/>
          <w:sz w:val="22"/>
          <w:szCs w:val="22"/>
        </w:rPr>
        <w:t xml:space="preserve">izročiti </w:t>
      </w:r>
      <w:r w:rsidR="00E17445" w:rsidRPr="00D622AE">
        <w:rPr>
          <w:rFonts w:cs="Arial"/>
          <w:color w:val="auto"/>
          <w:sz w:val="22"/>
          <w:szCs w:val="22"/>
        </w:rPr>
        <w:t xml:space="preserve"> finančno zavarovanje </w:t>
      </w:r>
      <w:r w:rsidR="009B6D9A">
        <w:rPr>
          <w:rFonts w:cs="Arial"/>
          <w:color w:val="auto"/>
          <w:sz w:val="22"/>
          <w:szCs w:val="22"/>
        </w:rPr>
        <w:t xml:space="preserve"> iz prejšnjega odstavka </w:t>
      </w:r>
      <w:r w:rsidR="0063228C" w:rsidRPr="00D622AE">
        <w:rPr>
          <w:rFonts w:cs="Arial"/>
          <w:color w:val="auto"/>
          <w:sz w:val="22"/>
          <w:szCs w:val="22"/>
        </w:rPr>
        <w:t xml:space="preserve">v višini 10 % od skupne </w:t>
      </w:r>
      <w:r>
        <w:rPr>
          <w:rFonts w:cs="Arial"/>
          <w:color w:val="auto"/>
          <w:sz w:val="22"/>
          <w:szCs w:val="22"/>
        </w:rPr>
        <w:t>okvirne štiri</w:t>
      </w:r>
      <w:r w:rsidR="00E4135D">
        <w:rPr>
          <w:rFonts w:cs="Arial"/>
          <w:color w:val="auto"/>
          <w:sz w:val="22"/>
          <w:szCs w:val="22"/>
        </w:rPr>
        <w:t xml:space="preserve"> (4) </w:t>
      </w:r>
      <w:r>
        <w:rPr>
          <w:rFonts w:cs="Arial"/>
          <w:color w:val="auto"/>
          <w:sz w:val="22"/>
          <w:szCs w:val="22"/>
        </w:rPr>
        <w:t xml:space="preserve">letne </w:t>
      </w:r>
      <w:r w:rsidR="0063228C" w:rsidRPr="00D622AE">
        <w:rPr>
          <w:rFonts w:cs="Arial"/>
          <w:color w:val="auto"/>
          <w:sz w:val="22"/>
          <w:szCs w:val="22"/>
        </w:rPr>
        <w:t xml:space="preserve">pogodbene vrednosti z DDV, </w:t>
      </w:r>
      <w:r w:rsidR="00372C95">
        <w:rPr>
          <w:rFonts w:cs="Arial"/>
          <w:color w:val="auto"/>
          <w:sz w:val="22"/>
          <w:szCs w:val="22"/>
        </w:rPr>
        <w:t>kot jamstvo za kvalitetno in pravočasno izpolnitev predmeta te pogodbe.</w:t>
      </w:r>
    </w:p>
    <w:p w14:paraId="16B8FE7F" w14:textId="77777777" w:rsidR="00E17445" w:rsidRPr="00D622AE" w:rsidRDefault="00E17445" w:rsidP="00917C9B">
      <w:pPr>
        <w:pStyle w:val="Telobesedila21"/>
        <w:rPr>
          <w:bCs/>
          <w:color w:val="auto"/>
          <w:sz w:val="22"/>
        </w:rPr>
      </w:pPr>
    </w:p>
    <w:p w14:paraId="7090A80F" w14:textId="31F5B715" w:rsidR="00372C95" w:rsidRPr="00721538" w:rsidRDefault="00372C95" w:rsidP="00372C95">
      <w:pPr>
        <w:rPr>
          <w:rFonts w:asciiTheme="minorHAnsi" w:hAnsiTheme="minorHAnsi" w:cstheme="minorHAnsi"/>
        </w:rPr>
      </w:pPr>
      <w:r w:rsidRPr="00721538">
        <w:rPr>
          <w:rFonts w:asciiTheme="minorHAnsi" w:hAnsiTheme="minorHAnsi" w:cstheme="minorHAnsi"/>
        </w:rPr>
        <w:t>Zavarovanje za dobro izvedbo pogodbenih obveznosti naročnik unovči</w:t>
      </w:r>
      <w:r>
        <w:rPr>
          <w:rFonts w:asciiTheme="minorHAnsi" w:hAnsiTheme="minorHAnsi" w:cstheme="minorHAnsi"/>
        </w:rPr>
        <w:t xml:space="preserve"> v celotnem znesku</w:t>
      </w:r>
      <w:r w:rsidRPr="00721538">
        <w:rPr>
          <w:rFonts w:asciiTheme="minorHAnsi" w:hAnsiTheme="minorHAnsi" w:cstheme="minorHAnsi"/>
        </w:rPr>
        <w:t>:</w:t>
      </w:r>
    </w:p>
    <w:p w14:paraId="788C2854" w14:textId="77777777" w:rsidR="00372C95" w:rsidRPr="00D938ED" w:rsidRDefault="00372C95" w:rsidP="00372C95">
      <w:pPr>
        <w:pStyle w:val="Odstavekseznama"/>
        <w:numPr>
          <w:ilvl w:val="0"/>
          <w:numId w:val="28"/>
        </w:numPr>
        <w:rPr>
          <w:rFonts w:asciiTheme="minorHAnsi" w:hAnsiTheme="minorHAnsi" w:cstheme="minorHAnsi"/>
        </w:rPr>
      </w:pPr>
      <w:r w:rsidRPr="00D938ED">
        <w:rPr>
          <w:rFonts w:asciiTheme="minorHAnsi" w:hAnsiTheme="minorHAnsi" w:cstheme="minorHAnsi"/>
        </w:rPr>
        <w:t>v primeru izvajalčevega odstopa od pogodbe,</w:t>
      </w:r>
    </w:p>
    <w:p w14:paraId="368213A5" w14:textId="77777777" w:rsidR="00372C95" w:rsidRPr="00D938ED" w:rsidRDefault="00372C95" w:rsidP="00372C95">
      <w:pPr>
        <w:pStyle w:val="Odstavekseznama"/>
        <w:numPr>
          <w:ilvl w:val="0"/>
          <w:numId w:val="28"/>
        </w:numPr>
        <w:rPr>
          <w:rFonts w:asciiTheme="minorHAnsi" w:hAnsiTheme="minorHAnsi" w:cstheme="minorHAnsi"/>
        </w:rPr>
      </w:pPr>
      <w:r w:rsidRPr="00D938ED">
        <w:rPr>
          <w:rFonts w:asciiTheme="minorHAnsi" w:hAnsiTheme="minorHAnsi" w:cstheme="minorHAnsi"/>
        </w:rPr>
        <w:t>v primeru, da ne izvaja obveznosti po tej pogodbi.</w:t>
      </w:r>
    </w:p>
    <w:p w14:paraId="37386EDE" w14:textId="77777777" w:rsidR="00372C95" w:rsidRPr="00721538" w:rsidRDefault="00372C95" w:rsidP="00372C95">
      <w:pPr>
        <w:rPr>
          <w:rFonts w:asciiTheme="minorHAnsi" w:hAnsiTheme="minorHAnsi" w:cstheme="minorHAnsi"/>
        </w:rPr>
      </w:pPr>
    </w:p>
    <w:p w14:paraId="0B0210E5" w14:textId="77777777" w:rsidR="00372C95" w:rsidRPr="00721538" w:rsidRDefault="00372C95" w:rsidP="00372C95">
      <w:pPr>
        <w:rPr>
          <w:rFonts w:asciiTheme="minorHAnsi" w:hAnsiTheme="minorHAnsi" w:cstheme="minorHAnsi"/>
        </w:rPr>
      </w:pPr>
      <w:r w:rsidRPr="00721538">
        <w:rPr>
          <w:rFonts w:asciiTheme="minorHAnsi" w:hAnsiTheme="minorHAnsi" w:cstheme="minorHAnsi"/>
        </w:rPr>
        <w:t xml:space="preserve">Zavarovanje za dobro izvedbo pogodbenih obveznosti mora biti veljavno še 30 dni po koncu veljavnosti pogodbe. </w:t>
      </w:r>
    </w:p>
    <w:p w14:paraId="641685B7" w14:textId="77777777" w:rsidR="000E3365" w:rsidRDefault="000E3365" w:rsidP="000E3365">
      <w:pPr>
        <w:pStyle w:val="Pripombabesedilo"/>
        <w:rPr>
          <w:rFonts w:cs="Arial"/>
          <w:sz w:val="22"/>
          <w:szCs w:val="22"/>
        </w:rPr>
      </w:pPr>
    </w:p>
    <w:p w14:paraId="04280AAA" w14:textId="1C6F0853" w:rsidR="00372C95" w:rsidRPr="00721538" w:rsidRDefault="00372C95" w:rsidP="00372C95">
      <w:pPr>
        <w:pStyle w:val="Pripombabesedilo"/>
        <w:rPr>
          <w:rFonts w:cs="Arial"/>
          <w:sz w:val="22"/>
          <w:szCs w:val="22"/>
        </w:rPr>
      </w:pPr>
      <w:r w:rsidRPr="00721538">
        <w:rPr>
          <w:rFonts w:cs="Arial"/>
          <w:sz w:val="22"/>
          <w:szCs w:val="22"/>
        </w:rPr>
        <w:t xml:space="preserve">V primeru, da dobavitelj kupcu ne predloži finančnega zavarovanja </w:t>
      </w:r>
      <w:r>
        <w:rPr>
          <w:rFonts w:cs="Arial"/>
          <w:sz w:val="22"/>
          <w:szCs w:val="22"/>
        </w:rPr>
        <w:t xml:space="preserve">za dobro izvedbo pogodbenih obveznosti </w:t>
      </w:r>
      <w:r w:rsidRPr="00721538">
        <w:rPr>
          <w:rFonts w:cs="Arial"/>
          <w:sz w:val="22"/>
          <w:szCs w:val="22"/>
        </w:rPr>
        <w:t xml:space="preserve">v navedenem roku, lahko kupec brez obvestila </w:t>
      </w:r>
      <w:r>
        <w:rPr>
          <w:rFonts w:cs="Arial"/>
          <w:sz w:val="22"/>
          <w:szCs w:val="22"/>
        </w:rPr>
        <w:t>odstopi od</w:t>
      </w:r>
      <w:r w:rsidRPr="00721538">
        <w:rPr>
          <w:rFonts w:cs="Arial"/>
          <w:sz w:val="22"/>
          <w:szCs w:val="22"/>
        </w:rPr>
        <w:t xml:space="preserve"> pogodb</w:t>
      </w:r>
      <w:r>
        <w:rPr>
          <w:rFonts w:cs="Arial"/>
          <w:sz w:val="22"/>
          <w:szCs w:val="22"/>
        </w:rPr>
        <w:t>e</w:t>
      </w:r>
      <w:r w:rsidRPr="00721538">
        <w:rPr>
          <w:rFonts w:cs="Arial"/>
          <w:sz w:val="22"/>
          <w:szCs w:val="22"/>
        </w:rPr>
        <w:t>.</w:t>
      </w:r>
    </w:p>
    <w:p w14:paraId="53508365" w14:textId="77777777" w:rsidR="000E3365" w:rsidRDefault="000E3365" w:rsidP="000E3365">
      <w:pPr>
        <w:rPr>
          <w:rFonts w:cs="Arial"/>
        </w:rPr>
      </w:pPr>
    </w:p>
    <w:bookmarkEnd w:id="20"/>
    <w:p w14:paraId="17BE2581" w14:textId="455A9CE2" w:rsidR="000E3365" w:rsidRPr="000E3365" w:rsidRDefault="000E3365" w:rsidP="000E3365">
      <w:pPr>
        <w:pStyle w:val="Pripombabesedilo"/>
        <w:rPr>
          <w:rFonts w:cs="Arial"/>
          <w:sz w:val="22"/>
          <w:szCs w:val="22"/>
        </w:rPr>
      </w:pPr>
      <w:r w:rsidRPr="000E3365">
        <w:rPr>
          <w:sz w:val="22"/>
          <w:szCs w:val="22"/>
        </w:rPr>
        <w:t xml:space="preserve">V kolikor bo </w:t>
      </w:r>
      <w:r w:rsidR="00C5109F">
        <w:rPr>
          <w:sz w:val="22"/>
          <w:szCs w:val="22"/>
        </w:rPr>
        <w:t>kupec</w:t>
      </w:r>
      <w:r w:rsidRPr="000E3365">
        <w:rPr>
          <w:sz w:val="22"/>
          <w:szCs w:val="22"/>
        </w:rPr>
        <w:t xml:space="preserve"> unovčil zavarovanje za dobro izvedbo pogodbenih obveznosti, bo moral </w:t>
      </w:r>
      <w:r>
        <w:rPr>
          <w:sz w:val="22"/>
          <w:szCs w:val="22"/>
        </w:rPr>
        <w:t>dobavitelj</w:t>
      </w:r>
      <w:r w:rsidRPr="000E3365">
        <w:rPr>
          <w:sz w:val="22"/>
          <w:szCs w:val="22"/>
        </w:rPr>
        <w:t xml:space="preserve"> </w:t>
      </w:r>
      <w:r w:rsidR="00C5109F">
        <w:rPr>
          <w:sz w:val="22"/>
          <w:szCs w:val="22"/>
        </w:rPr>
        <w:t>kupcu</w:t>
      </w:r>
      <w:r w:rsidRPr="000E3365">
        <w:rPr>
          <w:sz w:val="22"/>
          <w:szCs w:val="22"/>
        </w:rPr>
        <w:t xml:space="preserve"> v roku desetih </w:t>
      </w:r>
      <w:r>
        <w:rPr>
          <w:sz w:val="22"/>
          <w:szCs w:val="22"/>
        </w:rPr>
        <w:t xml:space="preserve">(10) </w:t>
      </w:r>
      <w:r w:rsidR="00372C95">
        <w:rPr>
          <w:sz w:val="22"/>
          <w:szCs w:val="22"/>
        </w:rPr>
        <w:t xml:space="preserve">delovnih </w:t>
      </w:r>
      <w:r>
        <w:rPr>
          <w:sz w:val="22"/>
          <w:szCs w:val="22"/>
        </w:rPr>
        <w:t xml:space="preserve">dni </w:t>
      </w:r>
      <w:r w:rsidRPr="000E3365">
        <w:rPr>
          <w:sz w:val="22"/>
          <w:szCs w:val="22"/>
        </w:rPr>
        <w:t>od unovčenja zavarovanja, predložiti novo zavarovanje za dobro izvedbo pogodbenih obveznosti v enaki višini in enako končno veljavnostjo, kot prvotno zavarovanje za dobro izvedbo pogodbenih obveznosti.</w:t>
      </w:r>
    </w:p>
    <w:p w14:paraId="0E06815D" w14:textId="77777777" w:rsidR="000E3365" w:rsidRPr="00D622AE" w:rsidRDefault="000E3365" w:rsidP="00384E1D">
      <w:pPr>
        <w:pStyle w:val="Pripombabesedilo"/>
        <w:rPr>
          <w:rFonts w:cs="Arial"/>
          <w:sz w:val="22"/>
          <w:szCs w:val="22"/>
        </w:rPr>
      </w:pPr>
    </w:p>
    <w:p w14:paraId="2BEE5884" w14:textId="7F559E49" w:rsidR="0076632B" w:rsidRDefault="006B1BD9" w:rsidP="2311F516">
      <w:pPr>
        <w:rPr>
          <w:rFonts w:cs="Arial"/>
        </w:rPr>
      </w:pPr>
      <w:r w:rsidRPr="00D622AE">
        <w:t xml:space="preserve">V primeru povišanja pogodbene vrednosti, kar stranki uredita s sklenitvijo aneksa, mora </w:t>
      </w:r>
      <w:r w:rsidR="00D622AE">
        <w:t>dobavitelj</w:t>
      </w:r>
      <w:r w:rsidRPr="00D622AE">
        <w:t xml:space="preserve"> </w:t>
      </w:r>
      <w:r w:rsidR="00C5109F">
        <w:t>kupcu</w:t>
      </w:r>
      <w:r w:rsidRPr="00D622AE">
        <w:t xml:space="preserve"> predložiti dodatek k finančnemu zavarovanju za dobro izvedbo pogodbenih obveznosti oz. predložiti novo finančno zavarovanje za dobro izvedbo pogodbenih obveznosti, </w:t>
      </w:r>
      <w:r w:rsidRPr="00D622AE">
        <w:rPr>
          <w:rFonts w:cs="Arial"/>
        </w:rPr>
        <w:t>v višini deset</w:t>
      </w:r>
      <w:r w:rsidR="000E3365">
        <w:rPr>
          <w:rFonts w:cs="Arial"/>
        </w:rPr>
        <w:t>ih</w:t>
      </w:r>
      <w:r w:rsidRPr="00D622AE">
        <w:rPr>
          <w:rFonts w:cs="Arial"/>
        </w:rPr>
        <w:t xml:space="preserve"> procentov (10%)</w:t>
      </w:r>
      <w:r w:rsidRPr="00D622AE">
        <w:t xml:space="preserve"> </w:t>
      </w:r>
      <w:r w:rsidRPr="00D622AE">
        <w:rPr>
          <w:rFonts w:cs="Arial"/>
        </w:rPr>
        <w:t xml:space="preserve">skupne </w:t>
      </w:r>
      <w:r w:rsidR="00D622AE">
        <w:rPr>
          <w:rFonts w:cs="Arial"/>
        </w:rPr>
        <w:t xml:space="preserve">okvirne </w:t>
      </w:r>
      <w:r w:rsidR="00E4135D">
        <w:rPr>
          <w:rFonts w:cs="Arial"/>
        </w:rPr>
        <w:t xml:space="preserve">štiri </w:t>
      </w:r>
      <w:r w:rsidR="002204DB">
        <w:rPr>
          <w:rFonts w:cs="Arial"/>
        </w:rPr>
        <w:t xml:space="preserve">(4) </w:t>
      </w:r>
      <w:r w:rsidR="00D622AE">
        <w:rPr>
          <w:rFonts w:cs="Arial"/>
        </w:rPr>
        <w:t xml:space="preserve">letne </w:t>
      </w:r>
      <w:r w:rsidRPr="00D622AE">
        <w:rPr>
          <w:rFonts w:cs="Arial"/>
        </w:rPr>
        <w:t>pogodbene vrednosti s pripadajočimi aneksi z DDV.</w:t>
      </w:r>
    </w:p>
    <w:p w14:paraId="12A65082" w14:textId="77777777" w:rsidR="003C0C4F" w:rsidRDefault="003C0C4F" w:rsidP="2311F516"/>
    <w:p w14:paraId="1131CE3B" w14:textId="2A8CCE19" w:rsidR="0026296A" w:rsidRDefault="0026296A" w:rsidP="0026296A">
      <w:pPr>
        <w:pStyle w:val="Naslov1"/>
        <w:spacing w:line="259" w:lineRule="auto"/>
      </w:pPr>
      <w:bookmarkStart w:id="21" w:name="_Toc96940028"/>
      <w:r>
        <w:t>POVRNITEV ŠKODE</w:t>
      </w:r>
      <w:bookmarkEnd w:id="21"/>
    </w:p>
    <w:p w14:paraId="76CB61A8" w14:textId="77777777" w:rsidR="0026296A" w:rsidRPr="0026296A" w:rsidRDefault="0026296A" w:rsidP="0026296A"/>
    <w:p w14:paraId="5192E4F3" w14:textId="77777777" w:rsidR="0026296A" w:rsidRPr="00D622AE" w:rsidRDefault="0026296A" w:rsidP="0026296A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00D622AE">
        <w:rPr>
          <w:rFonts w:asciiTheme="minorHAnsi" w:hAnsiTheme="minorHAnsi" w:cstheme="minorBidi"/>
          <w:b/>
          <w:bCs/>
        </w:rPr>
        <w:t>člen</w:t>
      </w:r>
    </w:p>
    <w:p w14:paraId="1976F7FC" w14:textId="11DED488" w:rsidR="0026296A" w:rsidRPr="00B529A8" w:rsidRDefault="00C5109F" w:rsidP="0026296A">
      <w:r>
        <w:t xml:space="preserve">Kupec </w:t>
      </w:r>
      <w:r w:rsidR="0026296A" w:rsidRPr="00B529A8">
        <w:t xml:space="preserve">bo uveljavljal povrnitev škode </w:t>
      </w:r>
      <w:r w:rsidR="0026296A" w:rsidRPr="004442EC">
        <w:t>v primeru, če bi m</w:t>
      </w:r>
      <w:r w:rsidR="0026296A">
        <w:t>u</w:t>
      </w:r>
      <w:r w:rsidR="0026296A" w:rsidRPr="004442EC">
        <w:t xml:space="preserve"> nastala za</w:t>
      </w:r>
      <w:r w:rsidR="00720A69">
        <w:t>radi neizpolnjevanja obveznosti dobavitelja</w:t>
      </w:r>
      <w:r w:rsidR="0026296A" w:rsidRPr="004442EC">
        <w:t xml:space="preserve"> </w:t>
      </w:r>
      <w:r w:rsidR="0026296A">
        <w:t>dogovorjene s to</w:t>
      </w:r>
      <w:r w:rsidR="0026296A" w:rsidRPr="004442EC">
        <w:t xml:space="preserve"> pogodb</w:t>
      </w:r>
      <w:r w:rsidR="0026296A">
        <w:t xml:space="preserve">o </w:t>
      </w:r>
      <w:r w:rsidR="0026296A">
        <w:rPr>
          <w:rFonts w:asciiTheme="minorHAnsi" w:hAnsiTheme="minorHAnsi" w:cstheme="minorHAnsi"/>
        </w:rPr>
        <w:t>po splošnih načelih odškodninske odgovornosti, neodvisno od uveljavljanja pogodbene kazni</w:t>
      </w:r>
      <w:r w:rsidR="0026296A" w:rsidRPr="00B529A8">
        <w:t xml:space="preserve"> ali unovčitve finančnega zavarovanja</w:t>
      </w:r>
      <w:r w:rsidR="00720A69">
        <w:t xml:space="preserve"> za dobro izvedbo pogodbenih obveznosti</w:t>
      </w:r>
      <w:r w:rsidR="0026296A">
        <w:t>.</w:t>
      </w:r>
      <w:r w:rsidR="0026296A" w:rsidRPr="00B529A8">
        <w:t xml:space="preserve"> </w:t>
      </w:r>
    </w:p>
    <w:p w14:paraId="04143001" w14:textId="77777777" w:rsidR="0026296A" w:rsidRDefault="0026296A" w:rsidP="0026296A"/>
    <w:p w14:paraId="0C43C861" w14:textId="1136A7A0" w:rsidR="0026296A" w:rsidRDefault="0026296A" w:rsidP="00C5109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Škodo, </w:t>
      </w:r>
      <w:r w:rsidR="00C5109F">
        <w:rPr>
          <w:rFonts w:asciiTheme="minorHAnsi" w:hAnsiTheme="minorHAnsi" w:cstheme="minorHAnsi"/>
        </w:rPr>
        <w:t>kupec</w:t>
      </w:r>
      <w:r>
        <w:rPr>
          <w:rFonts w:asciiTheme="minorHAnsi" w:hAnsiTheme="minorHAnsi" w:cstheme="minorHAnsi"/>
        </w:rPr>
        <w:t xml:space="preserve"> in </w:t>
      </w:r>
      <w:r w:rsidR="00720A69">
        <w:rPr>
          <w:rFonts w:asciiTheme="minorHAnsi" w:hAnsiTheme="minorHAnsi" w:cstheme="minorHAnsi"/>
        </w:rPr>
        <w:t>dobavitelj</w:t>
      </w:r>
      <w:r>
        <w:rPr>
          <w:rFonts w:asciiTheme="minorHAnsi" w:hAnsiTheme="minorHAnsi" w:cstheme="minorHAnsi"/>
        </w:rPr>
        <w:t xml:space="preserve"> pobotata pri plačilu. V kolikor navedeno ni mogoče, se iz tega naslova izstavi poseben račun, ki ga mora </w:t>
      </w:r>
      <w:r w:rsidR="00720A69">
        <w:rPr>
          <w:rFonts w:asciiTheme="minorHAnsi" w:hAnsiTheme="minorHAnsi" w:cstheme="minorHAnsi"/>
        </w:rPr>
        <w:t>dobavitelj</w:t>
      </w:r>
      <w:r>
        <w:rPr>
          <w:rFonts w:asciiTheme="minorHAnsi" w:hAnsiTheme="minorHAnsi" w:cstheme="minorHAnsi"/>
        </w:rPr>
        <w:t xml:space="preserve"> plačati v roku </w:t>
      </w:r>
      <w:r w:rsidR="00720A69">
        <w:rPr>
          <w:rFonts w:asciiTheme="minorHAnsi" w:hAnsiTheme="minorHAnsi" w:cstheme="minorHAnsi"/>
        </w:rPr>
        <w:t xml:space="preserve">(8) </w:t>
      </w:r>
      <w:r>
        <w:rPr>
          <w:rFonts w:asciiTheme="minorHAnsi" w:hAnsiTheme="minorHAnsi" w:cstheme="minorHAnsi"/>
        </w:rPr>
        <w:t>osmih dni od prejema računa.</w:t>
      </w:r>
    </w:p>
    <w:p w14:paraId="78C94F15" w14:textId="77777777" w:rsidR="00C5109F" w:rsidRPr="00C5109F" w:rsidRDefault="00C5109F" w:rsidP="00C5109F">
      <w:pPr>
        <w:rPr>
          <w:rFonts w:asciiTheme="minorHAnsi" w:hAnsiTheme="minorHAnsi" w:cstheme="minorHAnsi"/>
        </w:rPr>
      </w:pPr>
    </w:p>
    <w:p w14:paraId="133884D6" w14:textId="024AD7C1" w:rsidR="00FC4F9B" w:rsidRDefault="00FC4F9B" w:rsidP="2311F516">
      <w:pPr>
        <w:pStyle w:val="Naslov1"/>
        <w:spacing w:line="259" w:lineRule="auto"/>
      </w:pPr>
      <w:bookmarkStart w:id="22" w:name="_Toc96940029"/>
      <w:r>
        <w:t>SKRBNIKI POGODBE</w:t>
      </w:r>
      <w:bookmarkEnd w:id="22"/>
      <w:r w:rsidR="35061E4A">
        <w:t xml:space="preserve"> </w:t>
      </w:r>
    </w:p>
    <w:p w14:paraId="5C0AAC89" w14:textId="77777777" w:rsidR="0076632B" w:rsidRPr="0076632B" w:rsidRDefault="0076632B" w:rsidP="0076632B"/>
    <w:p w14:paraId="6C344D2D" w14:textId="77777777" w:rsidR="00D206D1" w:rsidRPr="00E73635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916C19D" w14:textId="6488E3A6" w:rsidR="00600960" w:rsidRPr="00E73635" w:rsidRDefault="00FF7EC4" w:rsidP="00FF7EC4">
      <w:pPr>
        <w:rPr>
          <w:rFonts w:cs="Arial"/>
        </w:rPr>
      </w:pPr>
      <w:r w:rsidRPr="00E73635">
        <w:rPr>
          <w:rFonts w:cs="Arial"/>
        </w:rPr>
        <w:t xml:space="preserve">Podpisniki te pogodbe imenujejo naslednje </w:t>
      </w:r>
      <w:r w:rsidR="003F3F09">
        <w:rPr>
          <w:rFonts w:cs="Arial"/>
        </w:rPr>
        <w:t>skrbnike pogodb</w:t>
      </w:r>
      <w:r w:rsidRPr="00E73635">
        <w:rPr>
          <w:rFonts w:cs="Arial"/>
        </w:rPr>
        <w:t>:</w:t>
      </w:r>
    </w:p>
    <w:p w14:paraId="2259A141" w14:textId="77777777" w:rsidR="002204DB" w:rsidRDefault="002204DB" w:rsidP="00FF7EC4">
      <w:pPr>
        <w:rPr>
          <w:rFonts w:cs="Arial"/>
          <w:b/>
          <w:i/>
        </w:rPr>
      </w:pPr>
    </w:p>
    <w:p w14:paraId="01123438" w14:textId="7A97886C" w:rsidR="00600960" w:rsidRPr="00E73635" w:rsidRDefault="00C5109F" w:rsidP="00FF7EC4">
      <w:pPr>
        <w:rPr>
          <w:rFonts w:cs="Arial"/>
          <w:b/>
          <w:i/>
        </w:rPr>
      </w:pPr>
      <w:r>
        <w:rPr>
          <w:rFonts w:cs="Arial"/>
          <w:b/>
          <w:i/>
        </w:rPr>
        <w:t>kupec</w:t>
      </w:r>
      <w:r w:rsidR="00600960" w:rsidRPr="00E73635">
        <w:rPr>
          <w:rFonts w:cs="Arial"/>
          <w:b/>
          <w:i/>
        </w:rPr>
        <w:t>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983"/>
        <w:gridCol w:w="2794"/>
        <w:gridCol w:w="2245"/>
      </w:tblGrid>
      <w:tr w:rsidR="000654CB" w:rsidRPr="000654CB" w14:paraId="7BB618E0" w14:textId="77777777" w:rsidTr="2311F516">
        <w:tc>
          <w:tcPr>
            <w:tcW w:w="3983" w:type="dxa"/>
          </w:tcPr>
          <w:p w14:paraId="4DC943A5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Imenovanje</w:t>
            </w:r>
          </w:p>
        </w:tc>
        <w:tc>
          <w:tcPr>
            <w:tcW w:w="2794" w:type="dxa"/>
          </w:tcPr>
          <w:p w14:paraId="6EC00BEB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 in priimek</w:t>
            </w:r>
          </w:p>
        </w:tc>
        <w:tc>
          <w:tcPr>
            <w:tcW w:w="2245" w:type="dxa"/>
          </w:tcPr>
          <w:p w14:paraId="186B8E09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Kontaktni podatki</w:t>
            </w:r>
          </w:p>
        </w:tc>
      </w:tr>
      <w:tr w:rsidR="000654CB" w:rsidRPr="00E73635" w14:paraId="6DDCB786" w14:textId="77777777" w:rsidTr="2311F516">
        <w:tc>
          <w:tcPr>
            <w:tcW w:w="3983" w:type="dxa"/>
          </w:tcPr>
          <w:p w14:paraId="79DDF2A6" w14:textId="64F02ECD" w:rsidR="000654CB" w:rsidRPr="00E73635" w:rsidRDefault="000654CB" w:rsidP="00AF3594">
            <w:pPr>
              <w:rPr>
                <w:rFonts w:cs="Arial"/>
              </w:rPr>
            </w:pPr>
            <w:r w:rsidRPr="00E73635">
              <w:rPr>
                <w:rFonts w:cs="Arial"/>
              </w:rPr>
              <w:t>Skrbnik pogodbe:</w:t>
            </w:r>
          </w:p>
        </w:tc>
        <w:tc>
          <w:tcPr>
            <w:tcW w:w="2794" w:type="dxa"/>
          </w:tcPr>
          <w:p w14:paraId="74869460" w14:textId="77777777" w:rsidR="000654CB" w:rsidRPr="00E73635" w:rsidRDefault="000654CB" w:rsidP="008461EF">
            <w:pPr>
              <w:rPr>
                <w:rFonts w:cs="Arial"/>
              </w:rPr>
            </w:pPr>
          </w:p>
        </w:tc>
        <w:tc>
          <w:tcPr>
            <w:tcW w:w="2245" w:type="dxa"/>
          </w:tcPr>
          <w:p w14:paraId="187F57B8" w14:textId="77777777" w:rsidR="000654CB" w:rsidRPr="00E73635" w:rsidRDefault="000654CB" w:rsidP="008461EF">
            <w:pPr>
              <w:rPr>
                <w:rFonts w:cs="Arial"/>
              </w:rPr>
            </w:pPr>
          </w:p>
        </w:tc>
      </w:tr>
    </w:tbl>
    <w:p w14:paraId="67C0C651" w14:textId="77777777" w:rsidR="004459AF" w:rsidRPr="000654CB" w:rsidRDefault="004459AF" w:rsidP="00600960">
      <w:pPr>
        <w:rPr>
          <w:rFonts w:cs="Arial"/>
        </w:rPr>
      </w:pPr>
    </w:p>
    <w:p w14:paraId="66F49898" w14:textId="6A6FA434" w:rsidR="00600960" w:rsidRDefault="002B384A" w:rsidP="00600960">
      <w:pPr>
        <w:rPr>
          <w:rFonts w:cs="Arial"/>
          <w:b/>
          <w:i/>
        </w:rPr>
      </w:pPr>
      <w:r>
        <w:rPr>
          <w:rFonts w:cs="Arial"/>
          <w:b/>
          <w:i/>
        </w:rPr>
        <w:t>dobavitelj</w:t>
      </w:r>
      <w:r w:rsidR="00600960" w:rsidRPr="008E036E">
        <w:rPr>
          <w:rFonts w:cs="Arial"/>
          <w:b/>
          <w:i/>
        </w:rPr>
        <w:t>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982"/>
        <w:gridCol w:w="2795"/>
        <w:gridCol w:w="2245"/>
      </w:tblGrid>
      <w:tr w:rsidR="000654CB" w:rsidRPr="000654CB" w14:paraId="5058255B" w14:textId="77777777" w:rsidTr="00BE26BF">
        <w:tc>
          <w:tcPr>
            <w:tcW w:w="3982" w:type="dxa"/>
          </w:tcPr>
          <w:p w14:paraId="793A7237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Imenovanje</w:t>
            </w:r>
          </w:p>
        </w:tc>
        <w:tc>
          <w:tcPr>
            <w:tcW w:w="2795" w:type="dxa"/>
          </w:tcPr>
          <w:p w14:paraId="7A0CDDDC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 in priimek</w:t>
            </w:r>
          </w:p>
        </w:tc>
        <w:tc>
          <w:tcPr>
            <w:tcW w:w="2245" w:type="dxa"/>
          </w:tcPr>
          <w:p w14:paraId="2138F046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Kontaktni podatki</w:t>
            </w:r>
          </w:p>
        </w:tc>
      </w:tr>
      <w:tr w:rsidR="000654CB" w:rsidRPr="008E036E" w14:paraId="535892C1" w14:textId="77777777" w:rsidTr="00BE26BF">
        <w:tc>
          <w:tcPr>
            <w:tcW w:w="3982" w:type="dxa"/>
          </w:tcPr>
          <w:p w14:paraId="7C91A0A2" w14:textId="5AFB1AC5" w:rsidR="000654CB" w:rsidRPr="008E036E" w:rsidRDefault="000654CB" w:rsidP="00BE26BF">
            <w:pPr>
              <w:rPr>
                <w:rFonts w:cs="Arial"/>
              </w:rPr>
            </w:pPr>
            <w:r w:rsidRPr="008E036E">
              <w:rPr>
                <w:rFonts w:cs="Arial"/>
              </w:rPr>
              <w:t>Skrbnik pogodbe:</w:t>
            </w:r>
          </w:p>
        </w:tc>
        <w:tc>
          <w:tcPr>
            <w:tcW w:w="2795" w:type="dxa"/>
          </w:tcPr>
          <w:p w14:paraId="308D56CC" w14:textId="77777777" w:rsidR="000654CB" w:rsidRPr="008E036E" w:rsidRDefault="000654CB" w:rsidP="00F16CE5">
            <w:pPr>
              <w:rPr>
                <w:rFonts w:cs="Arial"/>
              </w:rPr>
            </w:pPr>
          </w:p>
        </w:tc>
        <w:tc>
          <w:tcPr>
            <w:tcW w:w="2245" w:type="dxa"/>
          </w:tcPr>
          <w:p w14:paraId="797E50C6" w14:textId="77777777" w:rsidR="000654CB" w:rsidRPr="008E036E" w:rsidRDefault="000654CB" w:rsidP="00F16CE5">
            <w:pPr>
              <w:rPr>
                <w:rFonts w:cs="Arial"/>
              </w:rPr>
            </w:pPr>
          </w:p>
        </w:tc>
      </w:tr>
    </w:tbl>
    <w:p w14:paraId="22B0FEEF" w14:textId="29EA7F57" w:rsidR="0076632B" w:rsidRDefault="0076632B" w:rsidP="0076632B">
      <w:pPr>
        <w:pStyle w:val="Naslov1"/>
        <w:spacing w:before="0"/>
      </w:pPr>
    </w:p>
    <w:p w14:paraId="38B276A7" w14:textId="6EFF35F1" w:rsidR="003F3F09" w:rsidRDefault="003F3F09" w:rsidP="002B384A">
      <w:r>
        <w:t xml:space="preserve">V primeru spremembe skrbnikov iz tega člena, pogodbenima strankama ni potrebno skleniti aneksa k pogodbi. O spremembi se stranki pisno obvestita. </w:t>
      </w:r>
    </w:p>
    <w:p w14:paraId="4FC55BC1" w14:textId="77777777" w:rsidR="000E3365" w:rsidRPr="002B384A" w:rsidRDefault="000E3365" w:rsidP="002B384A"/>
    <w:p w14:paraId="7E389ED2" w14:textId="18761E63" w:rsidR="006B1BD9" w:rsidRDefault="006B1BD9" w:rsidP="006B1BD9">
      <w:pPr>
        <w:pStyle w:val="Naslov1"/>
      </w:pPr>
      <w:bookmarkStart w:id="23" w:name="_Toc94880106"/>
      <w:bookmarkStart w:id="24" w:name="_Toc96940030"/>
      <w:r w:rsidRPr="006B1BD9">
        <w:t>POSLOVNA SKRIVNOST</w:t>
      </w:r>
      <w:bookmarkEnd w:id="23"/>
      <w:bookmarkEnd w:id="24"/>
    </w:p>
    <w:p w14:paraId="06788027" w14:textId="77777777" w:rsidR="00E23266" w:rsidRPr="00E23266" w:rsidRDefault="00E23266" w:rsidP="00E23266"/>
    <w:p w14:paraId="3FD09E35" w14:textId="77777777" w:rsidR="00A43EA1" w:rsidRPr="000654CB" w:rsidRDefault="00A43EA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40ED2EAD" w14:textId="7D25B45F" w:rsidR="0026296A" w:rsidRDefault="0026296A" w:rsidP="0026296A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 xml:space="preserve">Dobavitelj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</w:t>
      </w:r>
      <w:r w:rsidRPr="008759E1">
        <w:rPr>
          <w:rFonts w:cs="Arial"/>
        </w:rPr>
        <w:t xml:space="preserve">Dolžnost varovanja </w:t>
      </w:r>
      <w:r>
        <w:rPr>
          <w:rFonts w:cs="Arial"/>
        </w:rPr>
        <w:t>zaupnih</w:t>
      </w:r>
      <w:r w:rsidRPr="008759E1">
        <w:rPr>
          <w:rFonts w:cs="Arial"/>
        </w:rPr>
        <w:t xml:space="preserve"> podatkov v skladu s to pogodbo zavezuje vse zaposlene </w:t>
      </w:r>
      <w:r>
        <w:rPr>
          <w:rFonts w:cs="Arial"/>
        </w:rPr>
        <w:t>dobavitelja</w:t>
      </w:r>
      <w:r w:rsidRPr="008759E1">
        <w:rPr>
          <w:rFonts w:cs="Arial"/>
        </w:rPr>
        <w:t xml:space="preserve">, vključno </w:t>
      </w:r>
      <w:r>
        <w:rPr>
          <w:rFonts w:cs="Arial"/>
        </w:rPr>
        <w:t xml:space="preserve">s </w:t>
      </w:r>
      <w:r w:rsidRPr="008759E1">
        <w:rPr>
          <w:rFonts w:cs="Arial"/>
        </w:rPr>
        <w:t>tist</w:t>
      </w:r>
      <w:r>
        <w:rPr>
          <w:rFonts w:cs="Arial"/>
        </w:rPr>
        <w:t>imi</w:t>
      </w:r>
      <w:r w:rsidRPr="008759E1">
        <w:rPr>
          <w:rFonts w:cs="Arial"/>
        </w:rPr>
        <w:t>, ki opravljajo delo na drugih pravnih podlagah in ne po pogodbi o zaposlitvi in tudi po prenehanju zaposlitve.</w:t>
      </w:r>
    </w:p>
    <w:p w14:paraId="66247B43" w14:textId="77777777" w:rsidR="0026296A" w:rsidRDefault="0026296A" w:rsidP="0026296A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2099A012" w14:textId="77777777" w:rsidR="0026296A" w:rsidRDefault="0026296A" w:rsidP="0026296A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 xml:space="preserve">Obveznost varovanja poslovne skrivnosti se nanaša tako na čas izvrševanja te pogodbe, kot tudi na čas po tem, razen če se stranki ne dogovorita drugače. </w:t>
      </w:r>
    </w:p>
    <w:p w14:paraId="409E8724" w14:textId="77777777" w:rsidR="0026296A" w:rsidRDefault="0026296A" w:rsidP="0026296A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1CB33730" w14:textId="2CF616CE" w:rsidR="0026296A" w:rsidRDefault="0026296A" w:rsidP="0026296A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>Dobavitelj se zavezuje, da bo:</w:t>
      </w:r>
    </w:p>
    <w:p w14:paraId="2258EE60" w14:textId="77777777" w:rsidR="0026296A" w:rsidRPr="008F75CB" w:rsidRDefault="0026296A" w:rsidP="0026296A">
      <w:pPr>
        <w:pStyle w:val="Odstavekseznama"/>
        <w:numPr>
          <w:ilvl w:val="0"/>
          <w:numId w:val="30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t>opravil vse potrebne aktivnosti, da bodo zaupni podatki ostali tajni ter varni pred krajo ali kakršnokoli protipravno odsvojitvijo;</w:t>
      </w:r>
    </w:p>
    <w:p w14:paraId="48BDACB8" w14:textId="77777777" w:rsidR="0026296A" w:rsidRPr="008F75CB" w:rsidRDefault="0026296A" w:rsidP="0026296A">
      <w:pPr>
        <w:pStyle w:val="Odstavekseznama"/>
        <w:numPr>
          <w:ilvl w:val="0"/>
          <w:numId w:val="30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8F75CB">
        <w:rPr>
          <w:rFonts w:ascii="Arial" w:hAnsi="Arial" w:cs="Arial"/>
        </w:rPr>
        <w:t>o posredovane podatke uporabil samo za izvedbo te pogodbe;</w:t>
      </w:r>
    </w:p>
    <w:p w14:paraId="38E5BB9C" w14:textId="5C7CBF7C" w:rsidR="000E3365" w:rsidRDefault="0026296A" w:rsidP="00A35A1C">
      <w:pPr>
        <w:pStyle w:val="Odstavekseznama"/>
        <w:numPr>
          <w:ilvl w:val="0"/>
          <w:numId w:val="30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t xml:space="preserve">po poteku te pogodbe </w:t>
      </w:r>
      <w:r w:rsidR="00C5109F">
        <w:rPr>
          <w:rFonts w:ascii="Arial" w:hAnsi="Arial" w:cs="Arial"/>
        </w:rPr>
        <w:t>kupcu</w:t>
      </w:r>
      <w:r w:rsidRPr="008F75CB">
        <w:rPr>
          <w:rFonts w:ascii="Arial" w:hAnsi="Arial" w:cs="Arial"/>
        </w:rPr>
        <w:t xml:space="preserve"> vrnil ali uničil vse podatke, ki jih je od </w:t>
      </w:r>
      <w:r w:rsidR="00C5109F">
        <w:rPr>
          <w:rFonts w:ascii="Arial" w:hAnsi="Arial" w:cs="Arial"/>
        </w:rPr>
        <w:t>kupca</w:t>
      </w:r>
      <w:r w:rsidRPr="008F75CB">
        <w:rPr>
          <w:rFonts w:ascii="Arial" w:hAnsi="Arial" w:cs="Arial"/>
        </w:rPr>
        <w:t xml:space="preserve"> pridobil v času trajanja te pogodbe, vključujoč morebitne kopije.</w:t>
      </w:r>
    </w:p>
    <w:p w14:paraId="69E9CF67" w14:textId="77777777" w:rsidR="0026296A" w:rsidRPr="0026296A" w:rsidRDefault="0026296A" w:rsidP="0026296A">
      <w:pPr>
        <w:pStyle w:val="Odstavekseznama"/>
        <w:overflowPunct w:val="0"/>
        <w:autoSpaceDE w:val="0"/>
        <w:autoSpaceDN w:val="0"/>
        <w:adjustRightInd w:val="0"/>
        <w:ind w:left="360" w:right="-2"/>
        <w:textAlignment w:val="baseline"/>
        <w:rPr>
          <w:rFonts w:ascii="Arial" w:hAnsi="Arial" w:cs="Arial"/>
        </w:rPr>
      </w:pPr>
    </w:p>
    <w:p w14:paraId="63A83F96" w14:textId="77777777" w:rsidR="0026296A" w:rsidRDefault="0026296A" w:rsidP="0026296A">
      <w:pPr>
        <w:pStyle w:val="Naslov1"/>
        <w:rPr>
          <w:szCs w:val="24"/>
        </w:rPr>
      </w:pPr>
      <w:bookmarkStart w:id="25" w:name="_Toc96940031"/>
      <w:r>
        <w:rPr>
          <w:szCs w:val="24"/>
        </w:rPr>
        <w:t>ODSTOP OD POGODBE</w:t>
      </w:r>
      <w:bookmarkEnd w:id="25"/>
    </w:p>
    <w:p w14:paraId="697F10F4" w14:textId="77777777" w:rsidR="0026296A" w:rsidRDefault="0026296A" w:rsidP="0026296A">
      <w:pPr>
        <w:pStyle w:val="Telobesedila2"/>
        <w:spacing w:after="0" w:line="240" w:lineRule="auto"/>
        <w:rPr>
          <w:rFonts w:asciiTheme="minorHAnsi" w:hAnsiTheme="minorHAnsi" w:cstheme="minorHAnsi"/>
        </w:rPr>
      </w:pPr>
    </w:p>
    <w:p w14:paraId="2D199CEA" w14:textId="77777777" w:rsidR="0026296A" w:rsidRPr="000654CB" w:rsidRDefault="0026296A" w:rsidP="0026296A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03B57A74" w14:textId="3715ECA2" w:rsidR="0026296A" w:rsidRPr="004B4730" w:rsidRDefault="0026296A" w:rsidP="0026296A">
      <w:pPr>
        <w:pStyle w:val="Telobesedila2"/>
        <w:spacing w:after="0" w:line="240" w:lineRule="auto"/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>V primeru, da</w:t>
      </w:r>
      <w:r>
        <w:rPr>
          <w:rFonts w:asciiTheme="minorHAnsi" w:hAnsiTheme="minorHAnsi" w:cstheme="minorHAnsi"/>
          <w:lang w:val="sl-SI"/>
        </w:rPr>
        <w:t xml:space="preserve"> </w:t>
      </w:r>
      <w:r w:rsidR="00720A69">
        <w:rPr>
          <w:rFonts w:asciiTheme="minorHAnsi" w:hAnsiTheme="minorHAnsi" w:cstheme="minorHAnsi"/>
          <w:lang w:val="sl-SI"/>
        </w:rPr>
        <w:t>dobavitelj</w:t>
      </w:r>
      <w:r w:rsidRPr="004B4730">
        <w:rPr>
          <w:rFonts w:asciiTheme="minorHAnsi" w:hAnsiTheme="minorHAnsi" w:cstheme="minorHAnsi"/>
        </w:rPr>
        <w:t>:</w:t>
      </w:r>
    </w:p>
    <w:p w14:paraId="64276165" w14:textId="404169B6" w:rsidR="0026296A" w:rsidRDefault="0026296A" w:rsidP="0026296A">
      <w:pPr>
        <w:pStyle w:val="Odstavekseznama"/>
        <w:numPr>
          <w:ilvl w:val="0"/>
          <w:numId w:val="31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pogodbeno dobavo </w:t>
      </w:r>
      <w:r w:rsidR="00451D07">
        <w:rPr>
          <w:rFonts w:asciiTheme="minorHAnsi" w:hAnsiTheme="minorHAnsi" w:cstheme="minorHAnsi"/>
        </w:rPr>
        <w:t xml:space="preserve">električne energije </w:t>
      </w:r>
      <w:r>
        <w:rPr>
          <w:rFonts w:asciiTheme="minorHAnsi" w:hAnsiTheme="minorHAnsi" w:cstheme="minorHAnsi"/>
        </w:rPr>
        <w:t>opravlja nestrokovno</w:t>
      </w:r>
      <w:r w:rsidRPr="00394C39">
        <w:rPr>
          <w:rFonts w:asciiTheme="minorHAnsi" w:hAnsiTheme="minorHAnsi" w:cstheme="minorHAnsi"/>
        </w:rPr>
        <w:t>;</w:t>
      </w:r>
    </w:p>
    <w:p w14:paraId="55D054CE" w14:textId="3934B014" w:rsidR="0026296A" w:rsidRDefault="0026296A" w:rsidP="0026296A">
      <w:pPr>
        <w:pStyle w:val="Odstavekseznama"/>
        <w:numPr>
          <w:ilvl w:val="0"/>
          <w:numId w:val="31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svojih obveznosti po tej pogodbi ne izpolni tudi po dodatnem pozivu s strani </w:t>
      </w:r>
      <w:r w:rsidR="00C5109F">
        <w:rPr>
          <w:rFonts w:asciiTheme="minorHAnsi" w:hAnsiTheme="minorHAnsi" w:cstheme="minorHAnsi"/>
        </w:rPr>
        <w:t>kupca</w:t>
      </w:r>
      <w:r>
        <w:rPr>
          <w:rFonts w:asciiTheme="minorHAnsi" w:hAnsiTheme="minorHAnsi" w:cstheme="minorHAnsi"/>
        </w:rPr>
        <w:t>;</w:t>
      </w:r>
    </w:p>
    <w:p w14:paraId="2A79C0D7" w14:textId="58983B8A" w:rsidR="0026296A" w:rsidRDefault="0026296A" w:rsidP="0026296A">
      <w:pPr>
        <w:pStyle w:val="Odstavekseznama"/>
        <w:numPr>
          <w:ilvl w:val="0"/>
          <w:numId w:val="31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ne predloži finančnega zavarovanja za dobro izvedbo pogodbenih obveznosti;</w:t>
      </w:r>
    </w:p>
    <w:p w14:paraId="34523901" w14:textId="67D2D890" w:rsidR="0026296A" w:rsidRDefault="0026296A" w:rsidP="0026296A">
      <w:pPr>
        <w:pStyle w:val="Odstavekseznama"/>
        <w:numPr>
          <w:ilvl w:val="0"/>
          <w:numId w:val="31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ne varuje poslovne skrivnosti in osebnih podatkov </w:t>
      </w:r>
      <w:r w:rsidR="00C5109F">
        <w:rPr>
          <w:rFonts w:asciiTheme="minorHAnsi" w:hAnsiTheme="minorHAnsi" w:cstheme="minorHAnsi"/>
        </w:rPr>
        <w:t>kupca</w:t>
      </w:r>
      <w:r>
        <w:rPr>
          <w:rFonts w:asciiTheme="minorHAnsi" w:hAnsiTheme="minorHAnsi" w:cstheme="minorHAnsi"/>
        </w:rPr>
        <w:t>;</w:t>
      </w:r>
    </w:p>
    <w:p w14:paraId="5161B0DB" w14:textId="77777777" w:rsidR="0026296A" w:rsidRDefault="0026296A" w:rsidP="0026296A">
      <w:pPr>
        <w:pStyle w:val="Odstavekseznama"/>
        <w:numPr>
          <w:ilvl w:val="0"/>
          <w:numId w:val="31"/>
        </w:numPr>
        <w:spacing w:line="240" w:lineRule="auto"/>
        <w:rPr>
          <w:rFonts w:asciiTheme="minorHAnsi" w:hAnsiTheme="minorHAnsi" w:cstheme="minorHAnsi"/>
        </w:rPr>
      </w:pPr>
      <w:r w:rsidRPr="00394C39">
        <w:rPr>
          <w:rFonts w:asciiTheme="minorHAnsi" w:hAnsiTheme="minorHAnsi" w:cstheme="minorHAnsi"/>
        </w:rPr>
        <w:lastRenderedPageBreak/>
        <w:t xml:space="preserve">se nad njim </w:t>
      </w:r>
      <w:r w:rsidRPr="003C0C4F">
        <w:rPr>
          <w:rFonts w:asciiTheme="minorHAnsi" w:hAnsiTheme="minorHAnsi" w:cstheme="minorHAnsi"/>
        </w:rPr>
        <w:t xml:space="preserve">ali enem izmed sodelujočih podjetij </w:t>
      </w:r>
      <w:r w:rsidRPr="00394C39">
        <w:rPr>
          <w:rFonts w:asciiTheme="minorHAnsi" w:hAnsiTheme="minorHAnsi" w:cstheme="minorHAnsi"/>
        </w:rPr>
        <w:t xml:space="preserve">uvede postopek stečaja ali likvidacije ali postane plačilno nesposoben </w:t>
      </w:r>
      <w:r w:rsidRPr="003C0C4F">
        <w:rPr>
          <w:rFonts w:asciiTheme="minorHAnsi" w:hAnsiTheme="minorHAnsi" w:cstheme="minorHAnsi"/>
        </w:rPr>
        <w:t>in ga preostala sodelujoča podjetja</w:t>
      </w:r>
      <w:r w:rsidRPr="00B529A8">
        <w:rPr>
          <w:rFonts w:asciiTheme="minorHAnsi" w:hAnsiTheme="minorHAnsi" w:cstheme="minorHAnsi"/>
          <w:color w:val="A6A6A6" w:themeColor="background1" w:themeShade="A6"/>
        </w:rPr>
        <w:t xml:space="preserve"> </w:t>
      </w:r>
      <w:r w:rsidRPr="00394C39">
        <w:rPr>
          <w:rFonts w:asciiTheme="minorHAnsi" w:hAnsiTheme="minorHAnsi" w:cstheme="minorHAnsi"/>
        </w:rPr>
        <w:t>ne nadomestijo z ustreznim novim podjetjem</w:t>
      </w:r>
      <w:r>
        <w:rPr>
          <w:rFonts w:asciiTheme="minorHAnsi" w:hAnsiTheme="minorHAnsi" w:cstheme="minorHAnsi"/>
        </w:rPr>
        <w:t>.</w:t>
      </w:r>
    </w:p>
    <w:p w14:paraId="182B390C" w14:textId="5EA14B10" w:rsidR="0026296A" w:rsidRPr="0026296A" w:rsidRDefault="0026296A" w:rsidP="0026296A">
      <w:pPr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 xml:space="preserve">lahko </w:t>
      </w:r>
      <w:r w:rsidR="00C5109F">
        <w:rPr>
          <w:rFonts w:asciiTheme="minorHAnsi" w:hAnsiTheme="minorHAnsi" w:cstheme="minorHAnsi"/>
        </w:rPr>
        <w:t>kupec</w:t>
      </w:r>
      <w:r w:rsidRPr="004B4730">
        <w:rPr>
          <w:rFonts w:asciiTheme="minorHAnsi" w:hAnsiTheme="minorHAnsi" w:cstheme="minorHAnsi"/>
        </w:rPr>
        <w:t xml:space="preserve"> odstopi od te pogodbe brez odpovednega roka in brez stroškov</w:t>
      </w:r>
      <w:r>
        <w:rPr>
          <w:rFonts w:asciiTheme="minorHAnsi" w:hAnsiTheme="minorHAnsi" w:cstheme="minorHAnsi"/>
        </w:rPr>
        <w:t xml:space="preserve">, </w:t>
      </w:r>
      <w:r w:rsidRPr="004B4730">
        <w:rPr>
          <w:rFonts w:asciiTheme="minorHAnsi" w:hAnsiTheme="minorHAnsi" w:cstheme="minorHAnsi"/>
        </w:rPr>
        <w:t xml:space="preserve">povezanih z odpovedjo te pogodbe. V tem primeru </w:t>
      </w:r>
      <w:r>
        <w:rPr>
          <w:rFonts w:asciiTheme="minorHAnsi" w:hAnsiTheme="minorHAnsi" w:cstheme="minorHAnsi"/>
        </w:rPr>
        <w:t xml:space="preserve">je </w:t>
      </w:r>
      <w:r w:rsidR="00720A69">
        <w:rPr>
          <w:rFonts w:asciiTheme="minorHAnsi" w:hAnsiTheme="minorHAnsi" w:cstheme="minorHAnsi"/>
        </w:rPr>
        <w:t xml:space="preserve">dobavitelj </w:t>
      </w:r>
      <w:r w:rsidRPr="004B4730">
        <w:rPr>
          <w:rFonts w:asciiTheme="minorHAnsi" w:hAnsiTheme="minorHAnsi" w:cstheme="minorHAnsi"/>
        </w:rPr>
        <w:t xml:space="preserve">dolžan plačati tudi vso škodo, ki jo s svojim ravnanjem povzroči </w:t>
      </w:r>
      <w:r w:rsidR="00C5109F">
        <w:rPr>
          <w:rFonts w:asciiTheme="minorHAnsi" w:hAnsiTheme="minorHAnsi" w:cstheme="minorHAnsi"/>
        </w:rPr>
        <w:t>kupcu</w:t>
      </w:r>
      <w:r w:rsidRPr="004B4730">
        <w:rPr>
          <w:rFonts w:asciiTheme="minorHAnsi" w:hAnsiTheme="minorHAnsi" w:cstheme="minorHAnsi"/>
        </w:rPr>
        <w:t xml:space="preserve">. </w:t>
      </w:r>
    </w:p>
    <w:p w14:paraId="37187E5B" w14:textId="77777777" w:rsidR="00720A69" w:rsidRDefault="00720A69" w:rsidP="0026296A">
      <w:pPr>
        <w:numPr>
          <w:ilvl w:val="12"/>
          <w:numId w:val="0"/>
        </w:numPr>
        <w:rPr>
          <w:rFonts w:asciiTheme="minorHAnsi" w:hAnsiTheme="minorHAnsi" w:cstheme="minorHAnsi"/>
        </w:rPr>
      </w:pPr>
    </w:p>
    <w:p w14:paraId="4D3839DB" w14:textId="4F28055E" w:rsidR="0026296A" w:rsidRDefault="00C5109F" w:rsidP="0026296A">
      <w:pPr>
        <w:numPr>
          <w:ilvl w:val="12"/>
          <w:numId w:val="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Kupec</w:t>
      </w:r>
      <w:r w:rsidR="0026296A">
        <w:rPr>
          <w:rFonts w:asciiTheme="minorHAnsi" w:hAnsiTheme="minorHAnsi" w:cstheme="minorHAnsi"/>
        </w:rPr>
        <w:t xml:space="preserve"> lahko odstopi od pogodbe tudi v drugih primerih, ki so izrecno določeni s to pogodbo ali razpisno dokumentacijo. </w:t>
      </w:r>
    </w:p>
    <w:p w14:paraId="4D62C46F" w14:textId="0E64909F" w:rsidR="00576770" w:rsidRDefault="00576770" w:rsidP="0026296A">
      <w:pPr>
        <w:numPr>
          <w:ilvl w:val="12"/>
          <w:numId w:val="0"/>
        </w:numPr>
        <w:rPr>
          <w:rFonts w:asciiTheme="minorHAnsi" w:hAnsiTheme="minorHAnsi" w:cstheme="minorHAnsi"/>
        </w:rPr>
      </w:pPr>
    </w:p>
    <w:p w14:paraId="430CDDFB" w14:textId="28813C44" w:rsidR="00576770" w:rsidRDefault="00576770" w:rsidP="0026296A">
      <w:pPr>
        <w:numPr>
          <w:ilvl w:val="12"/>
          <w:numId w:val="0"/>
        </w:numPr>
        <w:rPr>
          <w:rFonts w:asciiTheme="minorHAnsi" w:hAnsiTheme="minorHAnsi" w:cstheme="minorHAnsi"/>
        </w:rPr>
      </w:pPr>
      <w:r w:rsidRPr="00BD4476">
        <w:rPr>
          <w:rFonts w:cs="Arial"/>
        </w:rPr>
        <w:t>Naročnik si pridržuje</w:t>
      </w:r>
      <w:r>
        <w:rPr>
          <w:rFonts w:cs="Arial"/>
        </w:rPr>
        <w:t xml:space="preserve"> pravico do odstopa od pogodbe pred potekom obdobja iz</w:t>
      </w:r>
      <w:r w:rsidR="00451D07">
        <w:rPr>
          <w:rFonts w:cs="Arial"/>
        </w:rPr>
        <w:t xml:space="preserve"> 6. členom te pogodbe</w:t>
      </w:r>
      <w:r>
        <w:rPr>
          <w:rFonts w:cs="Arial"/>
        </w:rPr>
        <w:t xml:space="preserve">, če </w:t>
      </w:r>
      <w:r w:rsidRPr="00BD4476">
        <w:rPr>
          <w:rFonts w:cs="Arial"/>
        </w:rPr>
        <w:t xml:space="preserve">v </w:t>
      </w:r>
      <w:r>
        <w:rPr>
          <w:rFonts w:cs="Arial"/>
        </w:rPr>
        <w:t xml:space="preserve">posameznem </w:t>
      </w:r>
      <w:r w:rsidRPr="00BD4476">
        <w:rPr>
          <w:rFonts w:cs="Arial"/>
        </w:rPr>
        <w:t>sprejetem letnem proračunu nima zagotovljenih zadostnih pravic porabe</w:t>
      </w:r>
      <w:r>
        <w:rPr>
          <w:rFonts w:cs="Arial"/>
        </w:rPr>
        <w:t xml:space="preserve"> sredstev</w:t>
      </w:r>
      <w:r w:rsidRPr="00BD4476">
        <w:rPr>
          <w:rFonts w:cs="Arial"/>
        </w:rPr>
        <w:t>.</w:t>
      </w:r>
    </w:p>
    <w:p w14:paraId="01105EC1" w14:textId="77777777" w:rsidR="0026296A" w:rsidRDefault="0026296A" w:rsidP="0026296A">
      <w:pPr>
        <w:numPr>
          <w:ilvl w:val="12"/>
          <w:numId w:val="0"/>
        </w:numPr>
        <w:rPr>
          <w:rFonts w:cs="Arial"/>
        </w:rPr>
      </w:pPr>
    </w:p>
    <w:p w14:paraId="1A51F4BF" w14:textId="460672CC" w:rsidR="0026296A" w:rsidRDefault="0026296A" w:rsidP="0026296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Odstop učinkuje z dne, ko dobavitelj prejme pisno obvestilo </w:t>
      </w:r>
      <w:r w:rsidR="00C5109F">
        <w:rPr>
          <w:rFonts w:asciiTheme="minorHAnsi" w:hAnsiTheme="minorHAnsi" w:cstheme="minorHAnsi"/>
        </w:rPr>
        <w:t>kupca</w:t>
      </w:r>
      <w:r>
        <w:rPr>
          <w:rFonts w:asciiTheme="minorHAnsi" w:hAnsiTheme="minorHAnsi" w:cstheme="minorHAnsi"/>
        </w:rPr>
        <w:t xml:space="preserve"> o odstopu s priporočeno pošto.</w:t>
      </w:r>
    </w:p>
    <w:p w14:paraId="4278734E" w14:textId="1D6485BE" w:rsidR="0026296A" w:rsidRPr="00A35A1C" w:rsidRDefault="0026296A" w:rsidP="00A35A1C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508C98E9" w14:textId="094C51B0" w:rsidR="00317627" w:rsidRDefault="00317627" w:rsidP="0076632B">
      <w:pPr>
        <w:pStyle w:val="Naslov1"/>
        <w:rPr>
          <w:szCs w:val="24"/>
        </w:rPr>
      </w:pPr>
      <w:bookmarkStart w:id="26" w:name="_Toc96940032"/>
      <w:r w:rsidRPr="000654CB">
        <w:rPr>
          <w:szCs w:val="24"/>
        </w:rPr>
        <w:t>PROTIKORUPCIJSKA KLAVZULA</w:t>
      </w:r>
      <w:bookmarkEnd w:id="26"/>
    </w:p>
    <w:p w14:paraId="4FE673D3" w14:textId="77777777" w:rsidR="00E23266" w:rsidRPr="00E23266" w:rsidRDefault="00E23266" w:rsidP="00E23266"/>
    <w:p w14:paraId="584EEFEC" w14:textId="77777777" w:rsidR="00D206D1" w:rsidRPr="008E036E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19B6D3A5" w14:textId="16917964" w:rsidR="0047219D" w:rsidRPr="008E036E" w:rsidRDefault="0047219D" w:rsidP="00E87991">
      <w:pPr>
        <w:rPr>
          <w:rFonts w:cs="Arial"/>
        </w:rPr>
      </w:pPr>
      <w:r w:rsidRPr="008E036E">
        <w:rPr>
          <w:rFonts w:cs="Arial"/>
        </w:rPr>
        <w:t xml:space="preserve">Ta pogodba je nična, če kdo v imenu ali na račun druge pogodbene stranke, poslovodnemu osebju in/ali kateremukoli zaposlenemu pri </w:t>
      </w:r>
      <w:r w:rsidR="00C5109F">
        <w:rPr>
          <w:rFonts w:cs="Arial"/>
        </w:rPr>
        <w:t>kupc</w:t>
      </w:r>
      <w:r w:rsidR="00720A69">
        <w:rPr>
          <w:rFonts w:cs="Arial"/>
        </w:rPr>
        <w:t>u</w:t>
      </w:r>
      <w:r w:rsidRPr="008E036E">
        <w:rPr>
          <w:rFonts w:cs="Arial"/>
        </w:rPr>
        <w:t xml:space="preserve"> ali posredniku organa ali organizacije iz javnega sektorja obljubi, ponudi ali da kakšno nedovoljeno korist za:</w:t>
      </w:r>
    </w:p>
    <w:p w14:paraId="64A7F019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pridobitev posla ali</w:t>
      </w:r>
    </w:p>
    <w:p w14:paraId="59CC64E9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za sklenitev posla pod ugodnejšimi pogoji ali</w:t>
      </w:r>
    </w:p>
    <w:p w14:paraId="375B4C71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za opustitev dolžnega nadzora nad izvajanjem pogodbenih obveznosti ali</w:t>
      </w:r>
    </w:p>
    <w:p w14:paraId="34624FEA" w14:textId="7D140774" w:rsidR="000E3365" w:rsidRDefault="0047219D" w:rsidP="00C5109F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 xml:space="preserve">za drugo ravnanje ali opustitev, s katerim je </w:t>
      </w:r>
      <w:r w:rsidR="00C5109F">
        <w:rPr>
          <w:rFonts w:ascii="Arial" w:hAnsi="Arial" w:cs="Arial"/>
        </w:rPr>
        <w:t xml:space="preserve">kupcu </w:t>
      </w:r>
      <w:r w:rsidRPr="00E87991">
        <w:rPr>
          <w:rFonts w:ascii="Arial" w:hAnsi="Arial" w:cs="Arial"/>
        </w:rPr>
        <w:t xml:space="preserve">povzročena škoda ali je omogočena pridobitev nedovoljene koristi poslovodnemu osebju in/ali kateremukoli zaposlenemu pri </w:t>
      </w:r>
      <w:r w:rsidR="00720A69">
        <w:rPr>
          <w:rFonts w:ascii="Arial" w:hAnsi="Arial" w:cs="Arial"/>
        </w:rPr>
        <w:t>n</w:t>
      </w:r>
      <w:r w:rsidRPr="00E87991">
        <w:rPr>
          <w:rFonts w:ascii="Arial" w:hAnsi="Arial" w:cs="Arial"/>
        </w:rPr>
        <w:t xml:space="preserve"> ali posredniku organa ali organizacije iz javnega sektorja, drugi pogodbeni stranki ali njegovemu predstavniku, zastopniku, posredniku.</w:t>
      </w:r>
    </w:p>
    <w:p w14:paraId="046ED91E" w14:textId="77777777" w:rsidR="00576770" w:rsidRPr="00C5109F" w:rsidRDefault="00576770" w:rsidP="00576770">
      <w:pPr>
        <w:pStyle w:val="Odstavekseznama"/>
        <w:ind w:left="360"/>
        <w:rPr>
          <w:rFonts w:ascii="Arial" w:hAnsi="Arial" w:cs="Arial"/>
        </w:rPr>
      </w:pPr>
    </w:p>
    <w:p w14:paraId="1192E6DC" w14:textId="72F5D95E" w:rsidR="00501297" w:rsidRDefault="00501297" w:rsidP="00501297">
      <w:pPr>
        <w:pStyle w:val="Naslov1"/>
        <w:rPr>
          <w:szCs w:val="24"/>
        </w:rPr>
      </w:pPr>
      <w:bookmarkStart w:id="27" w:name="_Toc96940033"/>
      <w:r w:rsidRPr="00FA42CD">
        <w:rPr>
          <w:szCs w:val="24"/>
        </w:rPr>
        <w:t>RAZVEZNI POGOJ</w:t>
      </w:r>
      <w:bookmarkEnd w:id="27"/>
    </w:p>
    <w:p w14:paraId="5CA0D2FF" w14:textId="77777777" w:rsidR="00E23266" w:rsidRPr="00E23266" w:rsidRDefault="00E23266" w:rsidP="00E23266"/>
    <w:p w14:paraId="49E4EAE3" w14:textId="77777777" w:rsidR="00501297" w:rsidRPr="00FA42CD" w:rsidRDefault="00501297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 xml:space="preserve"> člen</w:t>
      </w:r>
    </w:p>
    <w:p w14:paraId="5C62ED8E" w14:textId="77777777" w:rsidR="0016760E" w:rsidRPr="0016760E" w:rsidRDefault="0016760E" w:rsidP="0016760E">
      <w:p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>Ta pogodba je sklenjena pod razveznim pogojem, ki se uresniči v primeru izpolnitve ene od naslednjih okoliščin:</w:t>
      </w:r>
    </w:p>
    <w:p w14:paraId="0D7467BA" w14:textId="010A4DCD" w:rsidR="0016760E" w:rsidRPr="0016760E" w:rsidRDefault="0016760E" w:rsidP="00AF3594">
      <w:pPr>
        <w:numPr>
          <w:ilvl w:val="0"/>
          <w:numId w:val="2"/>
        </w:num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če bo </w:t>
      </w:r>
      <w:r w:rsidR="00720A69">
        <w:rPr>
          <w:rFonts w:asciiTheme="majorHAnsi" w:hAnsiTheme="majorHAnsi" w:cstheme="majorHAnsi"/>
        </w:rPr>
        <w:t>kupec</w:t>
      </w:r>
      <w:r w:rsidRPr="0016760E">
        <w:rPr>
          <w:rFonts w:asciiTheme="majorHAnsi" w:hAnsiTheme="majorHAnsi" w:cstheme="majorHAnsi"/>
        </w:rPr>
        <w:t xml:space="preserve"> seznanjen, da je sodišče s pravnomočno odločitvijo ugotovilo kršitev obveznosti delovne, okoljske ali socialne zakonodaje s strani </w:t>
      </w:r>
      <w:r w:rsidR="002B384A">
        <w:rPr>
          <w:rFonts w:asciiTheme="majorHAnsi" w:hAnsiTheme="majorHAnsi" w:cstheme="majorHAnsi"/>
        </w:rPr>
        <w:t>dobavitelja</w:t>
      </w:r>
      <w:r w:rsidRPr="0016760E">
        <w:rPr>
          <w:rFonts w:asciiTheme="majorHAnsi" w:hAnsiTheme="majorHAnsi" w:cstheme="majorHAnsi"/>
        </w:rPr>
        <w:t xml:space="preserve"> ali </w:t>
      </w:r>
      <w:r w:rsidR="009B21DF">
        <w:rPr>
          <w:rFonts w:asciiTheme="majorHAnsi" w:hAnsiTheme="majorHAnsi" w:cstheme="majorHAnsi"/>
        </w:rPr>
        <w:t xml:space="preserve">morebitnega </w:t>
      </w:r>
      <w:r w:rsidRPr="0016760E">
        <w:rPr>
          <w:rFonts w:asciiTheme="majorHAnsi" w:hAnsiTheme="majorHAnsi" w:cstheme="majorHAnsi"/>
        </w:rPr>
        <w:t xml:space="preserve">podizvajalca ali </w:t>
      </w:r>
    </w:p>
    <w:p w14:paraId="11FDBCD6" w14:textId="6AAF3F46" w:rsidR="0016760E" w:rsidRPr="0016760E" w:rsidRDefault="0016760E" w:rsidP="00AF3594">
      <w:pPr>
        <w:numPr>
          <w:ilvl w:val="0"/>
          <w:numId w:val="2"/>
        </w:num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če bo </w:t>
      </w:r>
      <w:r w:rsidR="00720A69">
        <w:rPr>
          <w:rFonts w:asciiTheme="majorHAnsi" w:hAnsiTheme="majorHAnsi" w:cstheme="majorHAnsi"/>
        </w:rPr>
        <w:t>kupec</w:t>
      </w:r>
      <w:r w:rsidRPr="0016760E">
        <w:rPr>
          <w:rFonts w:asciiTheme="majorHAnsi" w:hAnsiTheme="majorHAnsi" w:cstheme="majorHAnsi"/>
        </w:rPr>
        <w:t xml:space="preserve"> seznanjen, da je pristojni državni organ pri </w:t>
      </w:r>
      <w:r w:rsidR="000D02D0">
        <w:rPr>
          <w:rFonts w:asciiTheme="majorHAnsi" w:hAnsiTheme="majorHAnsi" w:cstheme="majorHAnsi"/>
        </w:rPr>
        <w:t>dobavitelju</w:t>
      </w:r>
      <w:r w:rsidRPr="0016760E">
        <w:rPr>
          <w:rFonts w:asciiTheme="majorHAnsi" w:hAnsiTheme="majorHAnsi" w:cstheme="majorHAnsi"/>
        </w:rPr>
        <w:t xml:space="preserve"> ali </w:t>
      </w:r>
      <w:r w:rsidR="009B21DF">
        <w:rPr>
          <w:rFonts w:asciiTheme="majorHAnsi" w:hAnsiTheme="majorHAnsi" w:cstheme="majorHAnsi"/>
        </w:rPr>
        <w:t xml:space="preserve">morebitnem </w:t>
      </w:r>
      <w:r w:rsidRPr="0016760E">
        <w:rPr>
          <w:rFonts w:asciiTheme="majorHAnsi" w:hAnsiTheme="majorHAnsi" w:cstheme="majorHAnsi"/>
        </w:rPr>
        <w:t>podizvajalcu v času izvajanja pogodbe ugotovil najmanj dve kršitvi v zvezi s:</w:t>
      </w:r>
    </w:p>
    <w:p w14:paraId="5BB66516" w14:textId="77777777" w:rsidR="0016760E" w:rsidRPr="0016760E" w:rsidRDefault="0016760E" w:rsidP="00AF3594">
      <w:pPr>
        <w:pStyle w:val="Odstavekseznama"/>
        <w:numPr>
          <w:ilvl w:val="0"/>
          <w:numId w:val="5"/>
        </w:numPr>
        <w:spacing w:line="240" w:lineRule="auto"/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plačilom za delo, </w:t>
      </w:r>
    </w:p>
    <w:p w14:paraId="38B863B3" w14:textId="77777777" w:rsidR="0016760E" w:rsidRPr="0016760E" w:rsidRDefault="0016760E" w:rsidP="00AF3594">
      <w:pPr>
        <w:pStyle w:val="Odstavekseznama"/>
        <w:numPr>
          <w:ilvl w:val="0"/>
          <w:numId w:val="5"/>
        </w:numPr>
        <w:spacing w:line="240" w:lineRule="auto"/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delovnim časom, </w:t>
      </w:r>
    </w:p>
    <w:p w14:paraId="788AB24E" w14:textId="77777777" w:rsidR="0016760E" w:rsidRPr="0016760E" w:rsidRDefault="0016760E" w:rsidP="00AF3594">
      <w:pPr>
        <w:pStyle w:val="Odstavekseznama"/>
        <w:numPr>
          <w:ilvl w:val="0"/>
          <w:numId w:val="5"/>
        </w:numPr>
        <w:spacing w:line="240" w:lineRule="auto"/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počitki, </w:t>
      </w:r>
    </w:p>
    <w:p w14:paraId="7B6ADB1B" w14:textId="68024AB0" w:rsidR="0016760E" w:rsidRPr="00FD4A09" w:rsidRDefault="0016760E" w:rsidP="00AF3594">
      <w:pPr>
        <w:pStyle w:val="Odstavekseznama"/>
        <w:numPr>
          <w:ilvl w:val="0"/>
          <w:numId w:val="6"/>
        </w:numPr>
        <w:spacing w:line="240" w:lineRule="auto"/>
        <w:rPr>
          <w:rFonts w:asciiTheme="majorHAnsi" w:hAnsiTheme="majorHAnsi" w:cstheme="majorBidi"/>
        </w:rPr>
      </w:pPr>
      <w:r w:rsidRPr="2BCA2F08">
        <w:rPr>
          <w:rFonts w:asciiTheme="majorHAnsi" w:hAnsiTheme="majorHAnsi" w:cstheme="majorBidi"/>
        </w:rPr>
        <w:t>opravljanjem dela na podlagi pogodb civilnega prava kljub obstoju elementov delovnega razmerja ali v zvezi z zaposlovanjem na črno in za kateri mu je bila s pravnomočno odločitvijo ali več pravnomočnimi odločitvami izrečena globa za prekršek</w:t>
      </w:r>
      <w:r w:rsidR="669E60EE" w:rsidRPr="2BCA2F08">
        <w:rPr>
          <w:rFonts w:asciiTheme="majorHAnsi" w:hAnsiTheme="majorHAnsi" w:cstheme="majorBidi"/>
        </w:rPr>
        <w:t xml:space="preserve">. </w:t>
      </w:r>
      <w:r w:rsidR="0B8CDECF" w:rsidRPr="2BCA2F08">
        <w:rPr>
          <w:rFonts w:asciiTheme="majorHAnsi" w:hAnsiTheme="majorHAnsi" w:cstheme="majorBidi"/>
        </w:rPr>
        <w:t xml:space="preserve">Razvezni pogoj se uresniči </w:t>
      </w:r>
      <w:r w:rsidRPr="2BCA2F08">
        <w:rPr>
          <w:rFonts w:asciiTheme="majorHAnsi" w:hAnsiTheme="majorHAnsi" w:cstheme="majorBidi"/>
        </w:rPr>
        <w:t xml:space="preserve">pod pogojem, da je od seznanitve s kršitvijo in do izteka veljavnosti pogodbe še najmanj šest mesecev oziroma če </w:t>
      </w:r>
      <w:r w:rsidR="002B384A">
        <w:rPr>
          <w:rFonts w:asciiTheme="majorHAnsi" w:hAnsiTheme="majorHAnsi" w:cstheme="majorBidi"/>
        </w:rPr>
        <w:t xml:space="preserve">dobavitelj </w:t>
      </w:r>
      <w:r w:rsidRPr="2BCA2F08">
        <w:rPr>
          <w:rFonts w:asciiTheme="majorHAnsi" w:hAnsiTheme="majorHAnsi" w:cstheme="majorBidi"/>
        </w:rPr>
        <w:t xml:space="preserve">nastopa s podizvajalcem pa tudi, če zaradi ugotovljene kršitve pri podizvajalcu </w:t>
      </w:r>
      <w:r w:rsidR="002B384A">
        <w:rPr>
          <w:rFonts w:asciiTheme="majorHAnsi" w:hAnsiTheme="majorHAnsi" w:cstheme="majorBidi"/>
        </w:rPr>
        <w:t>dobavitelj</w:t>
      </w:r>
      <w:r w:rsidRPr="2BCA2F08">
        <w:rPr>
          <w:rFonts w:asciiTheme="majorHAnsi" w:hAnsiTheme="majorHAnsi" w:cstheme="majorBidi"/>
        </w:rPr>
        <w:t xml:space="preserve"> ne nadomesti ali zamenja tega podizvajalca, </w:t>
      </w:r>
      <w:r w:rsidRPr="2BCA2F08">
        <w:rPr>
          <w:rFonts w:asciiTheme="majorHAnsi" w:hAnsiTheme="majorHAnsi" w:cstheme="majorBidi"/>
        </w:rPr>
        <w:lastRenderedPageBreak/>
        <w:t>na način določen v skladu s 94. členom ZJN-3 in določili te pogodbe v roku 30 dni od seznanitve s kršitvijo.</w:t>
      </w:r>
    </w:p>
    <w:p w14:paraId="44F69B9A" w14:textId="77777777" w:rsidR="0016760E" w:rsidRPr="0016760E" w:rsidRDefault="0016760E" w:rsidP="0016760E">
      <w:pPr>
        <w:rPr>
          <w:rFonts w:asciiTheme="majorHAnsi" w:hAnsiTheme="majorHAnsi" w:cstheme="majorHAnsi"/>
        </w:rPr>
      </w:pPr>
    </w:p>
    <w:p w14:paraId="4798B912" w14:textId="45458D71" w:rsidR="0016760E" w:rsidRPr="0016760E" w:rsidRDefault="0016760E" w:rsidP="0016760E">
      <w:p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V primeru izpolnitve okoliščine in pogojev iz prejšnjega odstavka se šteje, da je pogodba razvezana z dnem sklenitve nove pogodbe o izvedbi javnega naročila za predmetno naročilo. O datumu sklenitve nove pogodbe bo </w:t>
      </w:r>
      <w:r w:rsidR="00720A69">
        <w:rPr>
          <w:rFonts w:asciiTheme="majorHAnsi" w:hAnsiTheme="majorHAnsi" w:cstheme="majorHAnsi"/>
        </w:rPr>
        <w:t>kupec</w:t>
      </w:r>
      <w:r w:rsidRPr="0016760E">
        <w:rPr>
          <w:rFonts w:asciiTheme="majorHAnsi" w:hAnsiTheme="majorHAnsi" w:cstheme="majorHAnsi"/>
        </w:rPr>
        <w:t xml:space="preserve"> obvestil </w:t>
      </w:r>
      <w:r w:rsidR="002B384A">
        <w:rPr>
          <w:rFonts w:asciiTheme="majorHAnsi" w:hAnsiTheme="majorHAnsi" w:cstheme="majorHAnsi"/>
        </w:rPr>
        <w:t>dobavitelja</w:t>
      </w:r>
      <w:r w:rsidRPr="0016760E">
        <w:rPr>
          <w:rFonts w:asciiTheme="majorHAnsi" w:hAnsiTheme="majorHAnsi" w:cstheme="majorHAnsi"/>
        </w:rPr>
        <w:t>.</w:t>
      </w:r>
    </w:p>
    <w:p w14:paraId="5F07D11E" w14:textId="77777777" w:rsidR="0016760E" w:rsidRDefault="0016760E" w:rsidP="0016760E">
      <w:pPr>
        <w:rPr>
          <w:rFonts w:asciiTheme="majorHAnsi" w:hAnsiTheme="majorHAnsi" w:cstheme="majorHAnsi"/>
        </w:rPr>
      </w:pPr>
    </w:p>
    <w:p w14:paraId="304A6DC0" w14:textId="5B167EF7" w:rsidR="0076632B" w:rsidRDefault="0016760E" w:rsidP="0016760E">
      <w:p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Če </w:t>
      </w:r>
      <w:r w:rsidR="00720A69">
        <w:rPr>
          <w:rFonts w:asciiTheme="majorHAnsi" w:hAnsiTheme="majorHAnsi" w:cstheme="majorHAnsi"/>
        </w:rPr>
        <w:t>kupec</w:t>
      </w:r>
      <w:r w:rsidR="002B384A">
        <w:rPr>
          <w:rFonts w:asciiTheme="majorHAnsi" w:hAnsiTheme="majorHAnsi" w:cstheme="majorHAnsi"/>
        </w:rPr>
        <w:t xml:space="preserve"> </w:t>
      </w:r>
      <w:r w:rsidRPr="0016760E">
        <w:rPr>
          <w:rFonts w:asciiTheme="majorHAnsi" w:hAnsiTheme="majorHAnsi" w:cstheme="majorHAnsi"/>
        </w:rPr>
        <w:t>v roku 30 dni od seznanitve s kršitvijo ne začne novega postopka javnega naročila, se šteje, da je pogodba razvezana trideseti dan od seznanitve s kršitvijo.</w:t>
      </w:r>
    </w:p>
    <w:p w14:paraId="1A4834AD" w14:textId="77777777" w:rsidR="000E3365" w:rsidRPr="0016760E" w:rsidRDefault="000E3365" w:rsidP="0016760E">
      <w:pPr>
        <w:rPr>
          <w:rFonts w:asciiTheme="majorHAnsi" w:hAnsiTheme="majorHAnsi" w:cstheme="majorHAnsi"/>
        </w:rPr>
      </w:pPr>
    </w:p>
    <w:p w14:paraId="69556472" w14:textId="77777777" w:rsidR="00317627" w:rsidRPr="008E036E" w:rsidRDefault="00317627" w:rsidP="00023E4D">
      <w:pPr>
        <w:pStyle w:val="Naslov1"/>
        <w:rPr>
          <w:szCs w:val="24"/>
        </w:rPr>
      </w:pPr>
      <w:bookmarkStart w:id="28" w:name="_Toc96940034"/>
      <w:r w:rsidRPr="008E036E">
        <w:rPr>
          <w:szCs w:val="24"/>
        </w:rPr>
        <w:t>PREHODNA IN KONČNA DOLOČILA</w:t>
      </w:r>
      <w:bookmarkEnd w:id="28"/>
    </w:p>
    <w:p w14:paraId="41508A3C" w14:textId="38EEF930" w:rsidR="00D206D1" w:rsidRDefault="00D206D1" w:rsidP="00D206D1"/>
    <w:p w14:paraId="57ABE9B1" w14:textId="77777777" w:rsidR="00B94790" w:rsidRPr="00FA42CD" w:rsidRDefault="00B94790" w:rsidP="00B94790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516FC1AD" w14:textId="27B02A1A" w:rsidR="00B94790" w:rsidRDefault="00B94790" w:rsidP="003C0C4F">
      <w:pPr>
        <w:pStyle w:val="Naslov5"/>
        <w:ind w:left="0" w:firstLine="0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>Dobavitelj</w:t>
      </w:r>
      <w:r w:rsidRPr="00AE2D8B">
        <w:rPr>
          <w:rFonts w:ascii="Arial" w:hAnsi="Arial" w:cs="Arial"/>
          <w:b w:val="0"/>
          <w:color w:val="auto"/>
          <w:sz w:val="22"/>
          <w:szCs w:val="22"/>
        </w:rPr>
        <w:t xml:space="preserve"> se zavezuje, da se najkasneje ob izteku pogodbe prekinejo vse obveznosti, ki bi nastale v zvezi s to pogodbo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, </w:t>
      </w:r>
      <w:r w:rsidRPr="00AE2D8B">
        <w:rPr>
          <w:rFonts w:ascii="Arial" w:hAnsi="Arial" w:cs="Arial"/>
          <w:b w:val="0"/>
          <w:color w:val="auto"/>
          <w:sz w:val="22"/>
          <w:szCs w:val="22"/>
        </w:rPr>
        <w:t xml:space="preserve">in sicer brez kakršnihkoli </w:t>
      </w:r>
      <w:r>
        <w:rPr>
          <w:rFonts w:ascii="Arial" w:hAnsi="Arial" w:cs="Arial"/>
          <w:b w:val="0"/>
          <w:color w:val="auto"/>
          <w:sz w:val="22"/>
          <w:szCs w:val="22"/>
        </w:rPr>
        <w:t>finančnih</w:t>
      </w:r>
      <w:r w:rsidRPr="00AE2D8B">
        <w:rPr>
          <w:rFonts w:ascii="Arial" w:hAnsi="Arial" w:cs="Arial"/>
          <w:b w:val="0"/>
          <w:color w:val="auto"/>
          <w:sz w:val="22"/>
          <w:szCs w:val="22"/>
        </w:rPr>
        <w:t xml:space="preserve"> zahtevkov ali drugih negativnih posledic za 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kupca(razen plačila za že porabljeno električno energijo do izteka te pogodbe). </w:t>
      </w:r>
    </w:p>
    <w:p w14:paraId="4A50EB25" w14:textId="75945C75" w:rsidR="00B94790" w:rsidRPr="008E036E" w:rsidRDefault="00B94790" w:rsidP="00D206D1"/>
    <w:p w14:paraId="3293E5A9" w14:textId="77777777" w:rsidR="00D206D1" w:rsidRPr="008E036E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51EE4FBE" w14:textId="607F5CCE" w:rsidR="00AE3EA3" w:rsidRDefault="00AE3EA3" w:rsidP="00AE3EA3">
      <w:pPr>
        <w:pStyle w:val="Naslov5"/>
        <w:ind w:left="0" w:firstLine="0"/>
        <w:rPr>
          <w:rFonts w:ascii="Arial" w:hAnsi="Arial" w:cs="Arial"/>
          <w:b w:val="0"/>
          <w:color w:val="auto"/>
          <w:sz w:val="22"/>
          <w:szCs w:val="22"/>
        </w:rPr>
      </w:pPr>
      <w:r w:rsidRPr="008E036E">
        <w:rPr>
          <w:rFonts w:ascii="Arial" w:hAnsi="Arial" w:cs="Arial"/>
          <w:b w:val="0"/>
          <w:color w:val="auto"/>
          <w:sz w:val="22"/>
          <w:szCs w:val="22"/>
        </w:rPr>
        <w:t>Za vse</w:t>
      </w:r>
      <w:r w:rsidR="00B94790">
        <w:rPr>
          <w:rFonts w:ascii="Arial" w:hAnsi="Arial" w:cs="Arial"/>
          <w:b w:val="0"/>
          <w:color w:val="auto"/>
          <w:sz w:val="22"/>
          <w:szCs w:val="22"/>
        </w:rPr>
        <w:t>,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 xml:space="preserve"> kar ni zajeto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 xml:space="preserve"> s to pogodbo</w:t>
      </w:r>
      <w:r w:rsidR="00B94790">
        <w:rPr>
          <w:rFonts w:ascii="Arial" w:hAnsi="Arial" w:cs="Arial"/>
          <w:b w:val="0"/>
          <w:color w:val="auto"/>
          <w:sz w:val="22"/>
          <w:szCs w:val="22"/>
        </w:rPr>
        <w:t>,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 xml:space="preserve"> veljajo določila o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 xml:space="preserve">bligacijskega zakonika, 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>z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>akona o blagovnih rezervah in drugih veljavnih predpisov.</w:t>
      </w:r>
    </w:p>
    <w:p w14:paraId="43D6B1D6" w14:textId="77777777" w:rsidR="00B14899" w:rsidRDefault="00B14899" w:rsidP="00B14899"/>
    <w:p w14:paraId="5FA764F4" w14:textId="77777777" w:rsidR="00AE3EA3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19FC0E23" w14:textId="442DDA29" w:rsidR="00AE3EA3" w:rsidRPr="008E036E" w:rsidRDefault="00AE3EA3" w:rsidP="00AE3EA3">
      <w:pPr>
        <w:pStyle w:val="Telobesedila"/>
        <w:spacing w:after="0"/>
        <w:rPr>
          <w:rFonts w:cs="Arial"/>
        </w:rPr>
      </w:pPr>
      <w:r w:rsidRPr="008E036E">
        <w:rPr>
          <w:rFonts w:cs="Arial"/>
        </w:rPr>
        <w:t>Morebitne spore</w:t>
      </w:r>
      <w:r w:rsidR="0026296A">
        <w:rPr>
          <w:rFonts w:cs="Arial"/>
          <w:lang w:val="sl-SI"/>
        </w:rPr>
        <w:t xml:space="preserve">, ki bi nastali v zvezi z izvajanjem te pogodbe, </w:t>
      </w:r>
      <w:r w:rsidRPr="008E036E">
        <w:rPr>
          <w:rFonts w:cs="Arial"/>
        </w:rPr>
        <w:t>bosta pogodbeni stranki reševa</w:t>
      </w:r>
      <w:r w:rsidR="0026296A">
        <w:rPr>
          <w:rFonts w:cs="Arial"/>
        </w:rPr>
        <w:t>li sporazumno. V primeru, da do</w:t>
      </w:r>
      <w:r w:rsidR="0026296A">
        <w:rPr>
          <w:rFonts w:cs="Arial"/>
          <w:lang w:val="sl-SI"/>
        </w:rPr>
        <w:t xml:space="preserve"> </w:t>
      </w:r>
      <w:r w:rsidRPr="008E036E">
        <w:rPr>
          <w:rFonts w:cs="Arial"/>
        </w:rPr>
        <w:t>sporazuma ne bi prišlo, je za reševanje sporov po tej pogodbi pristojno sodišč</w:t>
      </w:r>
      <w:r w:rsidR="00FE5404" w:rsidRPr="008E036E">
        <w:rPr>
          <w:rFonts w:cs="Arial"/>
          <w:lang w:val="sl-SI"/>
        </w:rPr>
        <w:t>e</w:t>
      </w:r>
      <w:r w:rsidRPr="008E036E">
        <w:rPr>
          <w:rFonts w:cs="Arial"/>
        </w:rPr>
        <w:t xml:space="preserve"> v Ljubljani.</w:t>
      </w:r>
    </w:p>
    <w:p w14:paraId="17DBC151" w14:textId="77777777" w:rsidR="00AE3EA3" w:rsidRPr="008E036E" w:rsidRDefault="00AE3EA3" w:rsidP="00AE3EA3">
      <w:pPr>
        <w:rPr>
          <w:rFonts w:cs="Arial"/>
        </w:rPr>
      </w:pPr>
    </w:p>
    <w:p w14:paraId="0D0D5E2C" w14:textId="77777777" w:rsidR="00AE3EA3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1E846A3" w14:textId="03F7A088" w:rsidR="00AE3EA3" w:rsidRPr="008E036E" w:rsidRDefault="00FE5404" w:rsidP="00AE3EA3">
      <w:pPr>
        <w:rPr>
          <w:rFonts w:cs="Arial"/>
        </w:rPr>
      </w:pPr>
      <w:r w:rsidRPr="008E036E">
        <w:rPr>
          <w:rFonts w:cs="Arial"/>
        </w:rPr>
        <w:t xml:space="preserve">Pogodba je podpisana </w:t>
      </w:r>
      <w:r w:rsidR="009B21DF">
        <w:rPr>
          <w:rFonts w:cs="Arial"/>
        </w:rPr>
        <w:t xml:space="preserve">v </w:t>
      </w:r>
      <w:r w:rsidR="0026296A">
        <w:rPr>
          <w:rFonts w:cs="Arial"/>
        </w:rPr>
        <w:t>štirih</w:t>
      </w:r>
      <w:r w:rsidR="009B21DF">
        <w:rPr>
          <w:rFonts w:cs="Arial"/>
        </w:rPr>
        <w:t xml:space="preserve"> (</w:t>
      </w:r>
      <w:r w:rsidR="0026296A">
        <w:rPr>
          <w:rFonts w:cs="Arial"/>
        </w:rPr>
        <w:t>4</w:t>
      </w:r>
      <w:r w:rsidR="009B21DF">
        <w:rPr>
          <w:rFonts w:cs="Arial"/>
        </w:rPr>
        <w:t>) originalnih izvodih</w:t>
      </w:r>
      <w:r w:rsidRPr="008E036E">
        <w:rPr>
          <w:rFonts w:cs="Arial"/>
        </w:rPr>
        <w:t xml:space="preserve">, </w:t>
      </w:r>
      <w:r w:rsidR="009B21DF">
        <w:rPr>
          <w:rFonts w:cs="Arial"/>
        </w:rPr>
        <w:t>tako da vsaka pogodbena stranka</w:t>
      </w:r>
      <w:r w:rsidRPr="008E036E">
        <w:rPr>
          <w:rFonts w:cs="Arial"/>
        </w:rPr>
        <w:t xml:space="preserve"> prejme po </w:t>
      </w:r>
      <w:r w:rsidR="0026296A">
        <w:rPr>
          <w:rFonts w:cs="Arial"/>
        </w:rPr>
        <w:t xml:space="preserve">dva </w:t>
      </w:r>
      <w:r w:rsidR="009B21DF">
        <w:rPr>
          <w:rFonts w:cs="Arial"/>
        </w:rPr>
        <w:t>(</w:t>
      </w:r>
      <w:r w:rsidR="0026296A">
        <w:rPr>
          <w:rFonts w:cs="Arial"/>
        </w:rPr>
        <w:t>2</w:t>
      </w:r>
      <w:r w:rsidR="009B21DF">
        <w:rPr>
          <w:rFonts w:cs="Arial"/>
        </w:rPr>
        <w:t>) originaln</w:t>
      </w:r>
      <w:r w:rsidR="0026296A">
        <w:rPr>
          <w:rFonts w:cs="Arial"/>
        </w:rPr>
        <w:t>a</w:t>
      </w:r>
      <w:r w:rsidR="009B21DF">
        <w:rPr>
          <w:rFonts w:cs="Arial"/>
        </w:rPr>
        <w:t xml:space="preserve"> izvod</w:t>
      </w:r>
      <w:r w:rsidR="0026296A">
        <w:rPr>
          <w:rFonts w:cs="Arial"/>
        </w:rPr>
        <w:t>a</w:t>
      </w:r>
      <w:r w:rsidR="00AE3EA3" w:rsidRPr="008E036E">
        <w:rPr>
          <w:rFonts w:cs="Arial"/>
        </w:rPr>
        <w:t>.</w:t>
      </w:r>
    </w:p>
    <w:p w14:paraId="1DC2FE7D" w14:textId="3F3DE725" w:rsidR="0076632B" w:rsidRPr="008E036E" w:rsidRDefault="0076632B" w:rsidP="006B1BD9">
      <w:pPr>
        <w:rPr>
          <w:rFonts w:cs="Arial"/>
          <w:b/>
          <w:bCs/>
        </w:rPr>
      </w:pPr>
    </w:p>
    <w:p w14:paraId="2AD5FF41" w14:textId="77777777" w:rsidR="00762580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  <w:r w:rsidR="00762580" w:rsidRPr="18E4C6F2">
        <w:rPr>
          <w:rFonts w:asciiTheme="minorHAnsi" w:hAnsiTheme="minorHAnsi" w:cstheme="minorBidi"/>
          <w:b/>
          <w:bCs/>
        </w:rPr>
        <w:t xml:space="preserve"> </w:t>
      </w:r>
    </w:p>
    <w:p w14:paraId="61F65195" w14:textId="4A203489" w:rsidR="00696138" w:rsidRPr="00D622AE" w:rsidRDefault="00762580" w:rsidP="00696138">
      <w:pPr>
        <w:rPr>
          <w:rFonts w:cs="Arial"/>
        </w:rPr>
      </w:pPr>
      <w:r w:rsidRPr="00D622AE">
        <w:rPr>
          <w:rFonts w:cs="Arial"/>
        </w:rPr>
        <w:t>Pogodba je sklenjena</w:t>
      </w:r>
      <w:r w:rsidR="009B21DF" w:rsidRPr="00D622AE">
        <w:rPr>
          <w:rFonts w:cs="Arial"/>
        </w:rPr>
        <w:t xml:space="preserve"> in veljavna </w:t>
      </w:r>
      <w:r w:rsidRPr="00D622AE">
        <w:rPr>
          <w:rFonts w:cs="Arial"/>
        </w:rPr>
        <w:t>z dnem podpisa obeh pogodbenih strank</w:t>
      </w:r>
      <w:r w:rsidR="00905AF8" w:rsidRPr="00D622AE">
        <w:rPr>
          <w:rFonts w:cs="Arial"/>
        </w:rPr>
        <w:t xml:space="preserve"> </w:t>
      </w:r>
      <w:r w:rsidR="00905AF8" w:rsidRPr="00D622AE">
        <w:rPr>
          <w:rFonts w:asciiTheme="minorHAnsi" w:hAnsiTheme="minorHAnsi" w:cstheme="minorHAnsi"/>
        </w:rPr>
        <w:t xml:space="preserve">in </w:t>
      </w:r>
      <w:r w:rsidR="00C02EBB" w:rsidRPr="00D622AE">
        <w:rPr>
          <w:rFonts w:cs="Arial"/>
        </w:rPr>
        <w:t xml:space="preserve">stopi v veljavo </w:t>
      </w:r>
      <w:r w:rsidR="002C1439" w:rsidRPr="00D622AE">
        <w:rPr>
          <w:rFonts w:asciiTheme="minorHAnsi" w:hAnsiTheme="minorHAnsi" w:cstheme="minorHAnsi"/>
        </w:rPr>
        <w:t>pod</w:t>
      </w:r>
      <w:r w:rsidR="00905AF8" w:rsidRPr="00D622AE">
        <w:rPr>
          <w:rFonts w:asciiTheme="minorHAnsi" w:hAnsiTheme="minorHAnsi" w:cstheme="minorHAnsi"/>
        </w:rPr>
        <w:t xml:space="preserve"> </w:t>
      </w:r>
      <w:r w:rsidR="00C02EBB" w:rsidRPr="00D622AE">
        <w:rPr>
          <w:rFonts w:asciiTheme="minorHAnsi" w:hAnsiTheme="minorHAnsi" w:cstheme="minorHAnsi"/>
        </w:rPr>
        <w:t xml:space="preserve">odložnim pogojem predložitve </w:t>
      </w:r>
      <w:r w:rsidR="002C1439" w:rsidRPr="00D622AE">
        <w:rPr>
          <w:rFonts w:asciiTheme="minorHAnsi" w:hAnsiTheme="minorHAnsi" w:cstheme="minorHAnsi"/>
        </w:rPr>
        <w:t>finančn</w:t>
      </w:r>
      <w:r w:rsidR="00C02EBB" w:rsidRPr="00D622AE">
        <w:rPr>
          <w:rFonts w:asciiTheme="minorHAnsi" w:hAnsiTheme="minorHAnsi" w:cstheme="minorHAnsi"/>
        </w:rPr>
        <w:t>ega</w:t>
      </w:r>
      <w:r w:rsidR="002C1439" w:rsidRPr="00D622AE">
        <w:rPr>
          <w:rFonts w:asciiTheme="minorHAnsi" w:hAnsiTheme="minorHAnsi" w:cstheme="minorHAnsi"/>
        </w:rPr>
        <w:t xml:space="preserve"> zavarovanj</w:t>
      </w:r>
      <w:r w:rsidR="00C02EBB" w:rsidRPr="00D622AE">
        <w:rPr>
          <w:rFonts w:asciiTheme="minorHAnsi" w:hAnsiTheme="minorHAnsi" w:cstheme="minorHAnsi"/>
        </w:rPr>
        <w:t>a</w:t>
      </w:r>
      <w:r w:rsidR="00905AF8" w:rsidRPr="00D622AE">
        <w:rPr>
          <w:rFonts w:asciiTheme="minorHAnsi" w:hAnsiTheme="minorHAnsi" w:cstheme="minorHAnsi"/>
        </w:rPr>
        <w:t xml:space="preserve"> za dobro izvedbo pogodbenih obveznosti</w:t>
      </w:r>
      <w:r w:rsidRPr="00D622AE">
        <w:rPr>
          <w:rFonts w:cs="Arial"/>
        </w:rPr>
        <w:t>.</w:t>
      </w:r>
      <w:r w:rsidR="00006B86" w:rsidRPr="00D622AE">
        <w:rPr>
          <w:rFonts w:cs="Arial"/>
        </w:rPr>
        <w:t xml:space="preserve"> </w:t>
      </w:r>
    </w:p>
    <w:p w14:paraId="2613E9C1" w14:textId="42BC4237" w:rsidR="00696138" w:rsidRDefault="00696138" w:rsidP="00696138">
      <w:pPr>
        <w:rPr>
          <w:rFonts w:cs="Arial"/>
        </w:rPr>
      </w:pPr>
    </w:p>
    <w:p w14:paraId="50F3C361" w14:textId="6B0CC047" w:rsidR="00526E26" w:rsidRDefault="00006B86" w:rsidP="00696138">
      <w:r w:rsidRPr="0050500E">
        <w:t>Pogodba velja do izpolnitve vseh obveznosti s strani pogodbenih strank.</w:t>
      </w:r>
    </w:p>
    <w:p w14:paraId="66FA0D14" w14:textId="77777777" w:rsidR="0076632B" w:rsidRPr="00696138" w:rsidRDefault="0076632B" w:rsidP="00696138">
      <w:pPr>
        <w:rPr>
          <w:rFonts w:ascii="Calibri" w:hAnsi="Calibri"/>
        </w:rPr>
      </w:pPr>
    </w:p>
    <w:tbl>
      <w:tblPr>
        <w:tblpPr w:leftFromText="141" w:rightFromText="141" w:vertAnchor="text" w:horzAnchor="margin" w:tblpY="266"/>
        <w:tblOverlap w:val="never"/>
        <w:tblW w:w="0" w:type="auto"/>
        <w:tblLook w:val="01E0" w:firstRow="1" w:lastRow="1" w:firstColumn="1" w:lastColumn="1" w:noHBand="0" w:noVBand="0"/>
      </w:tblPr>
      <w:tblGrid>
        <w:gridCol w:w="4368"/>
        <w:gridCol w:w="4702"/>
      </w:tblGrid>
      <w:tr w:rsidR="00762580" w:rsidRPr="008E036E" w14:paraId="0CA78047" w14:textId="77777777" w:rsidTr="00762580">
        <w:trPr>
          <w:trHeight w:val="1076"/>
        </w:trPr>
        <w:tc>
          <w:tcPr>
            <w:tcW w:w="4428" w:type="dxa"/>
          </w:tcPr>
          <w:p w14:paraId="3C3EC0B3" w14:textId="05373886" w:rsidR="00762580" w:rsidRPr="008E036E" w:rsidRDefault="002B384A" w:rsidP="0076258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DOBAVITELJ</w:t>
            </w:r>
          </w:p>
          <w:p w14:paraId="1037B8A3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323F4E0B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>…………………………..</w:t>
            </w:r>
          </w:p>
          <w:p w14:paraId="1FD18A3F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>direktor</w:t>
            </w:r>
          </w:p>
        </w:tc>
        <w:tc>
          <w:tcPr>
            <w:tcW w:w="4784" w:type="dxa"/>
          </w:tcPr>
          <w:p w14:paraId="78A3EE7D" w14:textId="50266E9A" w:rsidR="00762580" w:rsidRPr="008E036E" w:rsidRDefault="00720A69" w:rsidP="0076258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KUPEC</w:t>
            </w:r>
          </w:p>
          <w:p w14:paraId="687C6DE0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1D520427" w14:textId="2DF18CDE" w:rsidR="00762580" w:rsidRPr="002B384A" w:rsidRDefault="00115C50" w:rsidP="00762580">
            <w:pPr>
              <w:jc w:val="center"/>
              <w:rPr>
                <w:rFonts w:cs="Arial"/>
              </w:rPr>
            </w:pPr>
            <w:r w:rsidRPr="002B384A">
              <w:rPr>
                <w:rFonts w:cs="Arial"/>
              </w:rPr>
              <w:t>mag. Andrej KUŽNER</w:t>
            </w:r>
          </w:p>
          <w:p w14:paraId="517F4548" w14:textId="77777777" w:rsidR="00762580" w:rsidRPr="002B384A" w:rsidRDefault="00115C50" w:rsidP="00862FA8">
            <w:pPr>
              <w:jc w:val="center"/>
              <w:rPr>
                <w:rFonts w:cs="Arial"/>
              </w:rPr>
            </w:pPr>
            <w:r w:rsidRPr="002B384A">
              <w:rPr>
                <w:rFonts w:cs="Arial"/>
              </w:rPr>
              <w:t xml:space="preserve">v. d. </w:t>
            </w:r>
            <w:r w:rsidR="00762580" w:rsidRPr="002B384A">
              <w:rPr>
                <w:rFonts w:cs="Arial"/>
              </w:rPr>
              <w:t>direktor</w:t>
            </w:r>
            <w:r w:rsidRPr="002B384A">
              <w:rPr>
                <w:rFonts w:cs="Arial"/>
              </w:rPr>
              <w:t>ja</w:t>
            </w:r>
            <w:r w:rsidR="009B21DF" w:rsidRPr="002B384A">
              <w:rPr>
                <w:rFonts w:cs="Arial"/>
              </w:rPr>
              <w:t xml:space="preserve"> </w:t>
            </w:r>
          </w:p>
          <w:p w14:paraId="54776AE9" w14:textId="432DD719" w:rsidR="009B21DF" w:rsidRPr="009B21DF" w:rsidRDefault="009B21DF" w:rsidP="00862FA8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4A60C5" w:rsidRPr="008E036E" w14:paraId="20433DEF" w14:textId="77777777" w:rsidTr="00762580">
        <w:trPr>
          <w:trHeight w:val="1076"/>
        </w:trPr>
        <w:tc>
          <w:tcPr>
            <w:tcW w:w="4428" w:type="dxa"/>
          </w:tcPr>
          <w:p w14:paraId="713D1AAC" w14:textId="77777777" w:rsidR="004A60C5" w:rsidRPr="008E036E" w:rsidRDefault="004A60C5" w:rsidP="00762580">
            <w:pPr>
              <w:jc w:val="center"/>
              <w:rPr>
                <w:rFonts w:cs="Arial"/>
              </w:rPr>
            </w:pPr>
          </w:p>
        </w:tc>
        <w:tc>
          <w:tcPr>
            <w:tcW w:w="4784" w:type="dxa"/>
          </w:tcPr>
          <w:p w14:paraId="50351A6A" w14:textId="77777777" w:rsidR="004A60C5" w:rsidRPr="008E036E" w:rsidRDefault="004A60C5" w:rsidP="00762580">
            <w:pPr>
              <w:jc w:val="center"/>
              <w:rPr>
                <w:rFonts w:cs="Arial"/>
              </w:rPr>
            </w:pPr>
          </w:p>
        </w:tc>
      </w:tr>
      <w:tr w:rsidR="00762580" w:rsidRPr="008E036E" w14:paraId="1C7AE934" w14:textId="77777777" w:rsidTr="00762580">
        <w:tc>
          <w:tcPr>
            <w:tcW w:w="4428" w:type="dxa"/>
          </w:tcPr>
          <w:p w14:paraId="5B2F9378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58E6DD4E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7D3BEE8F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547283F1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>………………………….</w:t>
            </w:r>
          </w:p>
          <w:p w14:paraId="3B88899E" w14:textId="77777777" w:rsidR="00702A9C" w:rsidRDefault="00702A9C" w:rsidP="00762580">
            <w:pPr>
              <w:jc w:val="left"/>
              <w:rPr>
                <w:rFonts w:cs="Arial"/>
              </w:rPr>
            </w:pPr>
          </w:p>
          <w:p w14:paraId="7F4F12CD" w14:textId="77777777" w:rsidR="002B384A" w:rsidRDefault="002B384A" w:rsidP="00762580">
            <w:pPr>
              <w:jc w:val="left"/>
              <w:rPr>
                <w:rFonts w:cs="Arial"/>
              </w:rPr>
            </w:pPr>
          </w:p>
          <w:p w14:paraId="07B84F04" w14:textId="148CF992" w:rsidR="00762580" w:rsidRPr="008E036E" w:rsidRDefault="00762580" w:rsidP="00762580">
            <w:pPr>
              <w:jc w:val="left"/>
              <w:rPr>
                <w:rFonts w:cs="Arial"/>
              </w:rPr>
            </w:pPr>
            <w:r w:rsidRPr="008E036E">
              <w:rPr>
                <w:rFonts w:cs="Arial"/>
              </w:rPr>
              <w:t>Številka pogodbe:</w:t>
            </w:r>
            <w:r w:rsidR="00F74F84">
              <w:rPr>
                <w:rFonts w:cs="Arial"/>
              </w:rPr>
              <w:t xml:space="preserve"> _______________</w:t>
            </w:r>
          </w:p>
          <w:p w14:paraId="5DA7E237" w14:textId="77777777" w:rsidR="00762580" w:rsidRPr="008E036E" w:rsidRDefault="00762580" w:rsidP="00762580">
            <w:pPr>
              <w:rPr>
                <w:rFonts w:cs="Arial"/>
              </w:rPr>
            </w:pPr>
            <w:r w:rsidRPr="008E036E">
              <w:rPr>
                <w:rFonts w:cs="Arial"/>
              </w:rPr>
              <w:t>Datum:</w:t>
            </w:r>
            <w:r w:rsidR="00F74F84">
              <w:rPr>
                <w:rFonts w:cs="Arial"/>
              </w:rPr>
              <w:t xml:space="preserve"> _____________</w:t>
            </w:r>
          </w:p>
        </w:tc>
        <w:tc>
          <w:tcPr>
            <w:tcW w:w="4784" w:type="dxa"/>
          </w:tcPr>
          <w:p w14:paraId="69E2BB2B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57C0D796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24D5F43C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 xml:space="preserve">    ZAVOD REPUBLIKE SLOVENIJE ZA BLAGOVNE REZERVE</w:t>
            </w:r>
          </w:p>
          <w:p w14:paraId="0D142F6F" w14:textId="77777777" w:rsidR="00702A9C" w:rsidRDefault="00702A9C" w:rsidP="00762580">
            <w:pPr>
              <w:jc w:val="left"/>
              <w:rPr>
                <w:rFonts w:cs="Arial"/>
              </w:rPr>
            </w:pPr>
          </w:p>
          <w:p w14:paraId="3A1C63B8" w14:textId="77777777" w:rsidR="002B384A" w:rsidRDefault="002B384A" w:rsidP="00762580">
            <w:pPr>
              <w:jc w:val="left"/>
              <w:rPr>
                <w:rFonts w:cs="Arial"/>
              </w:rPr>
            </w:pPr>
          </w:p>
          <w:p w14:paraId="6763107F" w14:textId="37BBC90A" w:rsidR="00762580" w:rsidRPr="008E036E" w:rsidRDefault="00762580" w:rsidP="00762580">
            <w:pPr>
              <w:jc w:val="left"/>
              <w:rPr>
                <w:rFonts w:cs="Arial"/>
              </w:rPr>
            </w:pPr>
            <w:r w:rsidRPr="008E036E">
              <w:rPr>
                <w:rFonts w:cs="Arial"/>
              </w:rPr>
              <w:t>Številka pogodbe:</w:t>
            </w:r>
            <w:r w:rsidR="00F74F84">
              <w:rPr>
                <w:rFonts w:cs="Arial"/>
              </w:rPr>
              <w:t xml:space="preserve"> ________________</w:t>
            </w:r>
          </w:p>
          <w:p w14:paraId="21A9FCAD" w14:textId="77777777" w:rsidR="00762580" w:rsidRPr="008E036E" w:rsidRDefault="00762580" w:rsidP="00762580">
            <w:pPr>
              <w:rPr>
                <w:rFonts w:cs="Arial"/>
              </w:rPr>
            </w:pPr>
            <w:r w:rsidRPr="008E036E">
              <w:rPr>
                <w:rFonts w:cs="Arial"/>
              </w:rPr>
              <w:t>Datum:</w:t>
            </w:r>
            <w:r w:rsidR="00F74F84">
              <w:rPr>
                <w:rFonts w:cs="Arial"/>
              </w:rPr>
              <w:t xml:space="preserve"> ___________</w:t>
            </w:r>
          </w:p>
        </w:tc>
      </w:tr>
    </w:tbl>
    <w:p w14:paraId="4475AD14" w14:textId="77777777" w:rsidR="00BC2412" w:rsidRPr="008E036E" w:rsidRDefault="00BC2412" w:rsidP="00526E26"/>
    <w:sectPr w:rsidR="00BC2412" w:rsidRPr="008E036E" w:rsidSect="00800DA1">
      <w:headerReference w:type="default" r:id="rId15"/>
      <w:head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41AB0DF" w16cex:dateUtc="2021-04-09T08:54:00Z"/>
  <w16cex:commentExtensible w16cex:durableId="241AB9D3" w16cex:dateUtc="2021-04-09T09:32:00Z"/>
  <w16cex:commentExtensible w16cex:durableId="241ABB16" w16cex:dateUtc="2021-04-09T09:37:00Z"/>
  <w16cex:commentExtensible w16cex:durableId="241ABC07" w16cex:dateUtc="2021-04-09T09:41:00Z"/>
  <w16cex:commentExtensible w16cex:durableId="5F75C173" w16cex:dateUtc="2021-11-15T14:56:44.957Z"/>
  <w16cex:commentExtensible w16cex:durableId="6E9F91C1" w16cex:dateUtc="2021-12-30T14:26:34.032Z"/>
  <w16cex:commentExtensible w16cex:durableId="7724C492" w16cex:dateUtc="2021-12-30T14:29:56.92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33C9DFB" w16cid:durableId="241AB0DF"/>
  <w16cid:commentId w16cid:paraId="747302B6" w16cid:durableId="241AB9D3"/>
  <w16cid:commentId w16cid:paraId="20550C73" w16cid:durableId="241ABB16"/>
  <w16cid:commentId w16cid:paraId="2FCC6E5D" w16cid:durableId="241ABC07"/>
  <w16cid:commentId w16cid:paraId="5F2C4F57" w16cid:durableId="5F75C173"/>
  <w16cid:commentId w16cid:paraId="754D6B33" w16cid:durableId="6E9F91C1"/>
  <w16cid:commentId w16cid:paraId="7D0DCFE7" w16cid:durableId="7724C4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D9989" w14:textId="77777777" w:rsidR="009B6D9A" w:rsidRDefault="009B6D9A">
      <w:r>
        <w:separator/>
      </w:r>
    </w:p>
  </w:endnote>
  <w:endnote w:type="continuationSeparator" w:id="0">
    <w:p w14:paraId="0882B7AA" w14:textId="77777777" w:rsidR="009B6D9A" w:rsidRDefault="009B6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1B4D0" w14:textId="0E944411" w:rsidR="009B6D9A" w:rsidRPr="00526E26" w:rsidRDefault="009B6D9A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 w:rsidR="00130E66">
      <w:rPr>
        <w:rStyle w:val="tevilkastrani"/>
        <w:noProof/>
      </w:rPr>
      <w:t>12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 w:rsidR="00130E66"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120C4E94" w14:textId="77777777" w:rsidR="009B6D9A" w:rsidRDefault="009B6D9A"/>
  <w:p w14:paraId="42AFC42D" w14:textId="77777777" w:rsidR="009B6D9A" w:rsidRPr="00FC6CF0" w:rsidRDefault="009B6D9A" w:rsidP="00001218">
    <w:pPr>
      <w:pStyle w:val="Glava"/>
      <w:rPr>
        <w:rFonts w:cs="Arial"/>
        <w:sz w:val="2"/>
        <w:szCs w:val="2"/>
      </w:rPr>
    </w:pPr>
  </w:p>
  <w:p w14:paraId="271CA723" w14:textId="77777777" w:rsidR="009B6D9A" w:rsidRPr="00FC6CF0" w:rsidRDefault="009B6D9A">
    <w:pPr>
      <w:pStyle w:val="Glava"/>
      <w:rPr>
        <w:rFonts w:cs="Arial"/>
        <w:sz w:val="2"/>
        <w:szCs w:val="2"/>
      </w:rPr>
    </w:pPr>
  </w:p>
  <w:p w14:paraId="75FBE423" w14:textId="77777777" w:rsidR="009B6D9A" w:rsidRPr="00FC6CF0" w:rsidRDefault="009B6D9A" w:rsidP="00800DA1">
    <w:pPr>
      <w:pStyle w:val="Noga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A7518" w14:textId="7C21B717" w:rsidR="009B6D9A" w:rsidRPr="00526E26" w:rsidRDefault="009B6D9A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 w:rsidR="00130E66">
      <w:rPr>
        <w:rStyle w:val="tevilkastrani"/>
        <w:noProof/>
      </w:rPr>
      <w:t>1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 w:rsidR="00130E66"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3254BC2F" w14:textId="77777777" w:rsidR="009B6D9A" w:rsidRDefault="009B6D9A" w:rsidP="00346B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A41EF" w14:textId="77777777" w:rsidR="009B6D9A" w:rsidRDefault="009B6D9A">
      <w:r>
        <w:separator/>
      </w:r>
    </w:p>
  </w:footnote>
  <w:footnote w:type="continuationSeparator" w:id="0">
    <w:p w14:paraId="7E17E498" w14:textId="77777777" w:rsidR="009B6D9A" w:rsidRDefault="009B6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9B6D9A" w14:paraId="5CC6E426" w14:textId="77777777" w:rsidTr="5E0483A1">
      <w:tc>
        <w:tcPr>
          <w:tcW w:w="3020" w:type="dxa"/>
        </w:tcPr>
        <w:p w14:paraId="45AB995D" w14:textId="3A4C7446" w:rsidR="009B6D9A" w:rsidRDefault="009B6D9A" w:rsidP="5E0483A1">
          <w:pPr>
            <w:ind w:left="-115"/>
            <w:jc w:val="left"/>
          </w:pPr>
        </w:p>
      </w:tc>
      <w:tc>
        <w:tcPr>
          <w:tcW w:w="3020" w:type="dxa"/>
        </w:tcPr>
        <w:p w14:paraId="60FCF5F0" w14:textId="4358A703" w:rsidR="009B6D9A" w:rsidRDefault="009B6D9A" w:rsidP="5E0483A1">
          <w:pPr>
            <w:jc w:val="center"/>
          </w:pPr>
        </w:p>
      </w:tc>
      <w:tc>
        <w:tcPr>
          <w:tcW w:w="3020" w:type="dxa"/>
        </w:tcPr>
        <w:p w14:paraId="3224084F" w14:textId="2B10909E" w:rsidR="009B6D9A" w:rsidRDefault="009B6D9A" w:rsidP="5E0483A1">
          <w:pPr>
            <w:ind w:right="-115"/>
            <w:jc w:val="right"/>
          </w:pPr>
        </w:p>
      </w:tc>
    </w:tr>
  </w:tbl>
  <w:p w14:paraId="569B07A7" w14:textId="181B7AC1" w:rsidR="009B6D9A" w:rsidRDefault="009B6D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9B6D9A" w:rsidRPr="00A1445A" w14:paraId="30210657" w14:textId="77777777" w:rsidTr="00D80C2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7FDC43A" w14:textId="77777777" w:rsidR="009B6D9A" w:rsidRPr="00A04B00" w:rsidRDefault="009B6D9A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5C4B492" w14:textId="77777777" w:rsidR="009B6D9A" w:rsidRPr="00A04B00" w:rsidRDefault="009B6D9A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651E9592" w14:textId="77777777" w:rsidR="009B6D9A" w:rsidRPr="00A04B00" w:rsidRDefault="009B6D9A" w:rsidP="0032212C">
          <w:pPr>
            <w:ind w:right="6"/>
            <w:rPr>
              <w:rFonts w:cs="Arial"/>
              <w:color w:val="000000"/>
              <w:spacing w:val="-2"/>
            </w:rPr>
          </w:pPr>
        </w:p>
        <w:p w14:paraId="4CB553E0" w14:textId="77777777" w:rsidR="009B6D9A" w:rsidRPr="00C0552D" w:rsidRDefault="009B6D9A" w:rsidP="0032212C">
          <w:pPr>
            <w:ind w:right="6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7C3AB24E" w14:textId="77777777" w:rsidR="009B6D9A" w:rsidRPr="00C0552D" w:rsidRDefault="009B6D9A" w:rsidP="0032212C">
          <w:pPr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69E314A" w14:textId="77777777" w:rsidR="009B6D9A" w:rsidRPr="00A1445A" w:rsidRDefault="009B6D9A" w:rsidP="0032212C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857A406" wp14:editId="353C6E05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B98E3A" w14:textId="77777777" w:rsidR="009B6D9A" w:rsidRDefault="009B6D9A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35FCC3D" w14:textId="77777777" w:rsidR="009B6D9A" w:rsidRPr="00A1445A" w:rsidRDefault="009B6D9A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6604B55C" w14:textId="77777777" w:rsidR="009B6D9A" w:rsidRPr="00A1445A" w:rsidRDefault="009B6D9A" w:rsidP="0032212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9B6D9A" w:rsidRPr="00B90F59" w14:paraId="4A624AA0" w14:textId="77777777" w:rsidTr="00D80C2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A50104A" w:rsidR="009B6D9A" w:rsidRPr="00B90F59" w:rsidRDefault="009B6D9A" w:rsidP="001D7000">
          <w:pPr>
            <w:ind w:right="6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47341341" w14:textId="2E94F152" w:rsidR="009B6D9A" w:rsidRPr="00B90F59" w:rsidRDefault="009B6D9A" w:rsidP="0032212C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40BA434" w14:textId="54484ECD" w:rsidR="009B6D9A" w:rsidRPr="00B90F59" w:rsidRDefault="009B6D9A" w:rsidP="001709D3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cs="Arial"/>
              <w:color w:val="000000"/>
              <w:sz w:val="16"/>
              <w:szCs w:val="16"/>
            </w:rPr>
          </w:pPr>
          <w:r w:rsidRPr="00B90F59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42EF2083" w14:textId="77777777" w:rsidR="009B6D9A" w:rsidRPr="00346BC8" w:rsidRDefault="009B6D9A" w:rsidP="00346BC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9B6D9A" w14:paraId="02C3905B" w14:textId="77777777" w:rsidTr="5E0483A1">
      <w:tc>
        <w:tcPr>
          <w:tcW w:w="3020" w:type="dxa"/>
        </w:tcPr>
        <w:p w14:paraId="510A36C9" w14:textId="6E42B07B" w:rsidR="009B6D9A" w:rsidRDefault="009B6D9A" w:rsidP="5E0483A1">
          <w:pPr>
            <w:ind w:left="-115"/>
            <w:jc w:val="left"/>
          </w:pPr>
        </w:p>
      </w:tc>
      <w:tc>
        <w:tcPr>
          <w:tcW w:w="3020" w:type="dxa"/>
        </w:tcPr>
        <w:p w14:paraId="1DC86554" w14:textId="408F740A" w:rsidR="009B6D9A" w:rsidRDefault="009B6D9A" w:rsidP="5E0483A1">
          <w:pPr>
            <w:jc w:val="center"/>
          </w:pPr>
        </w:p>
      </w:tc>
      <w:tc>
        <w:tcPr>
          <w:tcW w:w="3020" w:type="dxa"/>
        </w:tcPr>
        <w:p w14:paraId="0C487364" w14:textId="1281DCC7" w:rsidR="009B6D9A" w:rsidRDefault="009B6D9A" w:rsidP="5E0483A1">
          <w:pPr>
            <w:ind w:right="-115"/>
            <w:jc w:val="right"/>
          </w:pPr>
        </w:p>
      </w:tc>
    </w:tr>
  </w:tbl>
  <w:p w14:paraId="4ABDD57B" w14:textId="3073CE3F" w:rsidR="009B6D9A" w:rsidRDefault="009B6D9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395D3" w14:textId="77777777" w:rsidR="009B6D9A" w:rsidRDefault="009B6D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2B1"/>
    <w:multiLevelType w:val="hybridMultilevel"/>
    <w:tmpl w:val="7346DBCC"/>
    <w:lvl w:ilvl="0" w:tplc="A55094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86EBD"/>
    <w:multiLevelType w:val="hybridMultilevel"/>
    <w:tmpl w:val="401264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03E18"/>
    <w:multiLevelType w:val="hybridMultilevel"/>
    <w:tmpl w:val="A8FC46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3D5485"/>
    <w:multiLevelType w:val="hybridMultilevel"/>
    <w:tmpl w:val="851E6C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C76C9F"/>
    <w:multiLevelType w:val="hybridMultilevel"/>
    <w:tmpl w:val="B50C1C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D36DC6"/>
    <w:multiLevelType w:val="hybridMultilevel"/>
    <w:tmpl w:val="368CF6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BD2989"/>
    <w:multiLevelType w:val="hybridMultilevel"/>
    <w:tmpl w:val="5F6635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1A0AD0"/>
    <w:multiLevelType w:val="hybridMultilevel"/>
    <w:tmpl w:val="D9669E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387B68"/>
    <w:multiLevelType w:val="hybridMultilevel"/>
    <w:tmpl w:val="550036F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D120D5"/>
    <w:multiLevelType w:val="hybridMultilevel"/>
    <w:tmpl w:val="8424C046"/>
    <w:lvl w:ilvl="0" w:tplc="A55094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C0CEC"/>
    <w:multiLevelType w:val="hybridMultilevel"/>
    <w:tmpl w:val="E4345BC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C678D5"/>
    <w:multiLevelType w:val="hybridMultilevel"/>
    <w:tmpl w:val="6D2CB604"/>
    <w:lvl w:ilvl="0" w:tplc="BA76C874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EC3BC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BC063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FF3B1C"/>
    <w:multiLevelType w:val="hybridMultilevel"/>
    <w:tmpl w:val="5826FBE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215295"/>
    <w:multiLevelType w:val="hybridMultilevel"/>
    <w:tmpl w:val="D78247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42075"/>
    <w:multiLevelType w:val="hybridMultilevel"/>
    <w:tmpl w:val="BEF2F20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6E4B0C"/>
    <w:multiLevelType w:val="hybridMultilevel"/>
    <w:tmpl w:val="806ADB2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B41B0C"/>
    <w:multiLevelType w:val="hybridMultilevel"/>
    <w:tmpl w:val="93EE8FF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861C59"/>
    <w:multiLevelType w:val="hybridMultilevel"/>
    <w:tmpl w:val="6E32E964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892300"/>
    <w:multiLevelType w:val="hybridMultilevel"/>
    <w:tmpl w:val="D6C60DC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AC6046"/>
    <w:multiLevelType w:val="hybridMultilevel"/>
    <w:tmpl w:val="49F0D86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CD607A"/>
    <w:multiLevelType w:val="hybridMultilevel"/>
    <w:tmpl w:val="CDB06F5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855C45"/>
    <w:multiLevelType w:val="hybridMultilevel"/>
    <w:tmpl w:val="126C02C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375DA3"/>
    <w:multiLevelType w:val="singleLevel"/>
    <w:tmpl w:val="401CD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705A0A1B"/>
    <w:multiLevelType w:val="hybridMultilevel"/>
    <w:tmpl w:val="C3DA370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C3F44"/>
    <w:multiLevelType w:val="hybridMultilevel"/>
    <w:tmpl w:val="BBB0C96C"/>
    <w:lvl w:ilvl="0" w:tplc="4BE86A4A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44DF1"/>
    <w:multiLevelType w:val="hybridMultilevel"/>
    <w:tmpl w:val="CFA6C4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8"/>
  </w:num>
  <w:num w:numId="5">
    <w:abstractNumId w:val="28"/>
  </w:num>
  <w:num w:numId="6">
    <w:abstractNumId w:val="30"/>
  </w:num>
  <w:num w:numId="7">
    <w:abstractNumId w:val="6"/>
  </w:num>
  <w:num w:numId="8">
    <w:abstractNumId w:val="0"/>
  </w:num>
  <w:num w:numId="9">
    <w:abstractNumId w:val="11"/>
  </w:num>
  <w:num w:numId="10">
    <w:abstractNumId w:val="17"/>
  </w:num>
  <w:num w:numId="11">
    <w:abstractNumId w:val="23"/>
  </w:num>
  <w:num w:numId="12">
    <w:abstractNumId w:val="22"/>
  </w:num>
  <w:num w:numId="13">
    <w:abstractNumId w:val="19"/>
  </w:num>
  <w:num w:numId="14">
    <w:abstractNumId w:val="20"/>
  </w:num>
  <w:num w:numId="15">
    <w:abstractNumId w:val="1"/>
  </w:num>
  <w:num w:numId="16">
    <w:abstractNumId w:val="26"/>
  </w:num>
  <w:num w:numId="17">
    <w:abstractNumId w:val="14"/>
  </w:num>
  <w:num w:numId="18">
    <w:abstractNumId w:val="10"/>
  </w:num>
  <w:num w:numId="19">
    <w:abstractNumId w:val="25"/>
  </w:num>
  <w:num w:numId="20">
    <w:abstractNumId w:val="5"/>
  </w:num>
  <w:num w:numId="21">
    <w:abstractNumId w:val="21"/>
  </w:num>
  <w:num w:numId="22">
    <w:abstractNumId w:val="7"/>
  </w:num>
  <w:num w:numId="23">
    <w:abstractNumId w:val="16"/>
  </w:num>
  <w:num w:numId="24">
    <w:abstractNumId w:val="4"/>
  </w:num>
  <w:num w:numId="25">
    <w:abstractNumId w:val="3"/>
  </w:num>
  <w:num w:numId="26">
    <w:abstractNumId w:val="18"/>
  </w:num>
  <w:num w:numId="27">
    <w:abstractNumId w:val="27"/>
  </w:num>
  <w:num w:numId="28">
    <w:abstractNumId w:val="29"/>
  </w:num>
  <w:num w:numId="29">
    <w:abstractNumId w:val="2"/>
  </w:num>
  <w:num w:numId="30">
    <w:abstractNumId w:val="13"/>
  </w:num>
  <w:num w:numId="31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627"/>
    <w:rsid w:val="00001218"/>
    <w:rsid w:val="00001F8D"/>
    <w:rsid w:val="0000202A"/>
    <w:rsid w:val="0000278C"/>
    <w:rsid w:val="0000361C"/>
    <w:rsid w:val="00005413"/>
    <w:rsid w:val="000059A8"/>
    <w:rsid w:val="00005F5F"/>
    <w:rsid w:val="00006B86"/>
    <w:rsid w:val="00007D3E"/>
    <w:rsid w:val="00013B00"/>
    <w:rsid w:val="00015394"/>
    <w:rsid w:val="00015B5A"/>
    <w:rsid w:val="0002242F"/>
    <w:rsid w:val="00022E5E"/>
    <w:rsid w:val="00023E4D"/>
    <w:rsid w:val="00026663"/>
    <w:rsid w:val="00030D75"/>
    <w:rsid w:val="0003471E"/>
    <w:rsid w:val="00035543"/>
    <w:rsid w:val="00036135"/>
    <w:rsid w:val="00036373"/>
    <w:rsid w:val="00036A6D"/>
    <w:rsid w:val="000412BC"/>
    <w:rsid w:val="00041EB9"/>
    <w:rsid w:val="00042D0E"/>
    <w:rsid w:val="00044684"/>
    <w:rsid w:val="00044D52"/>
    <w:rsid w:val="00046CE2"/>
    <w:rsid w:val="00047507"/>
    <w:rsid w:val="0005065F"/>
    <w:rsid w:val="00051C40"/>
    <w:rsid w:val="000543BC"/>
    <w:rsid w:val="000546C2"/>
    <w:rsid w:val="000576FB"/>
    <w:rsid w:val="00060812"/>
    <w:rsid w:val="000611D0"/>
    <w:rsid w:val="00061DCC"/>
    <w:rsid w:val="000654CB"/>
    <w:rsid w:val="000656ED"/>
    <w:rsid w:val="00065D82"/>
    <w:rsid w:val="00071D42"/>
    <w:rsid w:val="00075D17"/>
    <w:rsid w:val="00076418"/>
    <w:rsid w:val="00076A47"/>
    <w:rsid w:val="00076C47"/>
    <w:rsid w:val="00085C12"/>
    <w:rsid w:val="000878B8"/>
    <w:rsid w:val="00087C9B"/>
    <w:rsid w:val="00096243"/>
    <w:rsid w:val="00096BE4"/>
    <w:rsid w:val="000A0107"/>
    <w:rsid w:val="000A52B7"/>
    <w:rsid w:val="000B1DDE"/>
    <w:rsid w:val="000B4120"/>
    <w:rsid w:val="000C06A0"/>
    <w:rsid w:val="000C1D62"/>
    <w:rsid w:val="000C23A5"/>
    <w:rsid w:val="000C4170"/>
    <w:rsid w:val="000C4583"/>
    <w:rsid w:val="000C5537"/>
    <w:rsid w:val="000C7E9D"/>
    <w:rsid w:val="000D0294"/>
    <w:rsid w:val="000D02D0"/>
    <w:rsid w:val="000D305E"/>
    <w:rsid w:val="000D4DAE"/>
    <w:rsid w:val="000D76C2"/>
    <w:rsid w:val="000E181E"/>
    <w:rsid w:val="000E1875"/>
    <w:rsid w:val="000E3365"/>
    <w:rsid w:val="000E41E1"/>
    <w:rsid w:val="000E480B"/>
    <w:rsid w:val="000E4D06"/>
    <w:rsid w:val="000E5603"/>
    <w:rsid w:val="000E5CC9"/>
    <w:rsid w:val="000E7050"/>
    <w:rsid w:val="000F0770"/>
    <w:rsid w:val="000F2E62"/>
    <w:rsid w:val="00101B68"/>
    <w:rsid w:val="00114401"/>
    <w:rsid w:val="00115C50"/>
    <w:rsid w:val="00117941"/>
    <w:rsid w:val="00120039"/>
    <w:rsid w:val="0012533E"/>
    <w:rsid w:val="00130E66"/>
    <w:rsid w:val="001314C1"/>
    <w:rsid w:val="001352C1"/>
    <w:rsid w:val="0014021F"/>
    <w:rsid w:val="00147C7B"/>
    <w:rsid w:val="0014C90D"/>
    <w:rsid w:val="001508B8"/>
    <w:rsid w:val="0015310D"/>
    <w:rsid w:val="00156126"/>
    <w:rsid w:val="001571F0"/>
    <w:rsid w:val="00166414"/>
    <w:rsid w:val="0016760E"/>
    <w:rsid w:val="00170988"/>
    <w:rsid w:val="001709D3"/>
    <w:rsid w:val="0017296F"/>
    <w:rsid w:val="00173EA9"/>
    <w:rsid w:val="001749F6"/>
    <w:rsid w:val="00174BFE"/>
    <w:rsid w:val="00176072"/>
    <w:rsid w:val="001832BA"/>
    <w:rsid w:val="00183318"/>
    <w:rsid w:val="00184D89"/>
    <w:rsid w:val="00190F0A"/>
    <w:rsid w:val="00191792"/>
    <w:rsid w:val="001935AD"/>
    <w:rsid w:val="0019783A"/>
    <w:rsid w:val="001A04AE"/>
    <w:rsid w:val="001A192F"/>
    <w:rsid w:val="001A5D06"/>
    <w:rsid w:val="001A65EC"/>
    <w:rsid w:val="001A7BD0"/>
    <w:rsid w:val="001B18AF"/>
    <w:rsid w:val="001B1CA3"/>
    <w:rsid w:val="001C5D5D"/>
    <w:rsid w:val="001D101F"/>
    <w:rsid w:val="001D16E0"/>
    <w:rsid w:val="001D5C2E"/>
    <w:rsid w:val="001D6318"/>
    <w:rsid w:val="001D694D"/>
    <w:rsid w:val="001D7000"/>
    <w:rsid w:val="001D7F99"/>
    <w:rsid w:val="001E06E0"/>
    <w:rsid w:val="001E38DD"/>
    <w:rsid w:val="001E721E"/>
    <w:rsid w:val="001F2C55"/>
    <w:rsid w:val="001F5080"/>
    <w:rsid w:val="001F6F0F"/>
    <w:rsid w:val="0020233B"/>
    <w:rsid w:val="002028EE"/>
    <w:rsid w:val="00202E9B"/>
    <w:rsid w:val="002064A5"/>
    <w:rsid w:val="0021732F"/>
    <w:rsid w:val="00217710"/>
    <w:rsid w:val="00217E98"/>
    <w:rsid w:val="002204DB"/>
    <w:rsid w:val="00222C44"/>
    <w:rsid w:val="00222EAB"/>
    <w:rsid w:val="0022685F"/>
    <w:rsid w:val="002272AA"/>
    <w:rsid w:val="00227FB0"/>
    <w:rsid w:val="00231CFA"/>
    <w:rsid w:val="00235E41"/>
    <w:rsid w:val="00237B33"/>
    <w:rsid w:val="002413BB"/>
    <w:rsid w:val="00241698"/>
    <w:rsid w:val="00246B7C"/>
    <w:rsid w:val="002512B6"/>
    <w:rsid w:val="00251D3F"/>
    <w:rsid w:val="00257998"/>
    <w:rsid w:val="002618E0"/>
    <w:rsid w:val="0026296A"/>
    <w:rsid w:val="00263943"/>
    <w:rsid w:val="002639F8"/>
    <w:rsid w:val="00267619"/>
    <w:rsid w:val="002706FA"/>
    <w:rsid w:val="002711AE"/>
    <w:rsid w:val="00273761"/>
    <w:rsid w:val="002739AC"/>
    <w:rsid w:val="00274F6B"/>
    <w:rsid w:val="0027504B"/>
    <w:rsid w:val="00277706"/>
    <w:rsid w:val="00280C83"/>
    <w:rsid w:val="002816DC"/>
    <w:rsid w:val="00281CE6"/>
    <w:rsid w:val="00283EE6"/>
    <w:rsid w:val="0028440E"/>
    <w:rsid w:val="00285B81"/>
    <w:rsid w:val="00293198"/>
    <w:rsid w:val="00293FEB"/>
    <w:rsid w:val="002A1F49"/>
    <w:rsid w:val="002A357C"/>
    <w:rsid w:val="002A6904"/>
    <w:rsid w:val="002A69C7"/>
    <w:rsid w:val="002A6A46"/>
    <w:rsid w:val="002B1B1D"/>
    <w:rsid w:val="002B2000"/>
    <w:rsid w:val="002B28E0"/>
    <w:rsid w:val="002B384A"/>
    <w:rsid w:val="002C1439"/>
    <w:rsid w:val="002C7AC9"/>
    <w:rsid w:val="002D049A"/>
    <w:rsid w:val="002D13E2"/>
    <w:rsid w:val="002D16BB"/>
    <w:rsid w:val="002D2822"/>
    <w:rsid w:val="002D6383"/>
    <w:rsid w:val="002D6A3C"/>
    <w:rsid w:val="002E1329"/>
    <w:rsid w:val="002E1DC1"/>
    <w:rsid w:val="002E23CE"/>
    <w:rsid w:val="002E2FD3"/>
    <w:rsid w:val="002E372C"/>
    <w:rsid w:val="002E3FE4"/>
    <w:rsid w:val="002E6B63"/>
    <w:rsid w:val="002F0041"/>
    <w:rsid w:val="002F68A9"/>
    <w:rsid w:val="00300C9B"/>
    <w:rsid w:val="00301033"/>
    <w:rsid w:val="003027A5"/>
    <w:rsid w:val="00302B8D"/>
    <w:rsid w:val="00303FE9"/>
    <w:rsid w:val="0030598F"/>
    <w:rsid w:val="0031090C"/>
    <w:rsid w:val="00311636"/>
    <w:rsid w:val="00313FCC"/>
    <w:rsid w:val="003148B9"/>
    <w:rsid w:val="00315EE6"/>
    <w:rsid w:val="00316DDE"/>
    <w:rsid w:val="00316DEB"/>
    <w:rsid w:val="00317627"/>
    <w:rsid w:val="003201EA"/>
    <w:rsid w:val="0032212C"/>
    <w:rsid w:val="00325D8B"/>
    <w:rsid w:val="00326834"/>
    <w:rsid w:val="00327204"/>
    <w:rsid w:val="00330BC7"/>
    <w:rsid w:val="00336098"/>
    <w:rsid w:val="003412C2"/>
    <w:rsid w:val="003441C8"/>
    <w:rsid w:val="00346BC8"/>
    <w:rsid w:val="00346E68"/>
    <w:rsid w:val="0035043A"/>
    <w:rsid w:val="00351CAB"/>
    <w:rsid w:val="0035371A"/>
    <w:rsid w:val="003546D3"/>
    <w:rsid w:val="0036006F"/>
    <w:rsid w:val="003650CA"/>
    <w:rsid w:val="00365C84"/>
    <w:rsid w:val="00366C35"/>
    <w:rsid w:val="00367250"/>
    <w:rsid w:val="003676C1"/>
    <w:rsid w:val="00370866"/>
    <w:rsid w:val="0037231D"/>
    <w:rsid w:val="00372C95"/>
    <w:rsid w:val="00373164"/>
    <w:rsid w:val="0037632A"/>
    <w:rsid w:val="003806A5"/>
    <w:rsid w:val="0038243F"/>
    <w:rsid w:val="00384D7B"/>
    <w:rsid w:val="00384E1D"/>
    <w:rsid w:val="00385808"/>
    <w:rsid w:val="0038596B"/>
    <w:rsid w:val="00385D08"/>
    <w:rsid w:val="00385DEC"/>
    <w:rsid w:val="00387454"/>
    <w:rsid w:val="00387F8F"/>
    <w:rsid w:val="00390B11"/>
    <w:rsid w:val="00391DF2"/>
    <w:rsid w:val="00396BCB"/>
    <w:rsid w:val="00397671"/>
    <w:rsid w:val="003A5297"/>
    <w:rsid w:val="003B32D2"/>
    <w:rsid w:val="003B330B"/>
    <w:rsid w:val="003B36FC"/>
    <w:rsid w:val="003B3765"/>
    <w:rsid w:val="003B48B6"/>
    <w:rsid w:val="003B4E78"/>
    <w:rsid w:val="003B4ED4"/>
    <w:rsid w:val="003C0B6A"/>
    <w:rsid w:val="003C0C4F"/>
    <w:rsid w:val="003C3977"/>
    <w:rsid w:val="003C485B"/>
    <w:rsid w:val="003C50FD"/>
    <w:rsid w:val="003C6091"/>
    <w:rsid w:val="003D1272"/>
    <w:rsid w:val="003D28F1"/>
    <w:rsid w:val="003D490F"/>
    <w:rsid w:val="003E2528"/>
    <w:rsid w:val="003E3B39"/>
    <w:rsid w:val="003E47AB"/>
    <w:rsid w:val="003E4CFC"/>
    <w:rsid w:val="003E52B8"/>
    <w:rsid w:val="003E5C55"/>
    <w:rsid w:val="003E604D"/>
    <w:rsid w:val="003E7710"/>
    <w:rsid w:val="003E7966"/>
    <w:rsid w:val="003F0DE7"/>
    <w:rsid w:val="003F115B"/>
    <w:rsid w:val="003F1C5C"/>
    <w:rsid w:val="003F3F09"/>
    <w:rsid w:val="003F443C"/>
    <w:rsid w:val="003F4DE6"/>
    <w:rsid w:val="003F546E"/>
    <w:rsid w:val="00400384"/>
    <w:rsid w:val="00406373"/>
    <w:rsid w:val="00406843"/>
    <w:rsid w:val="00406E22"/>
    <w:rsid w:val="00411AC8"/>
    <w:rsid w:val="004121B8"/>
    <w:rsid w:val="00415EE6"/>
    <w:rsid w:val="00416734"/>
    <w:rsid w:val="004204E3"/>
    <w:rsid w:val="004223CD"/>
    <w:rsid w:val="00422936"/>
    <w:rsid w:val="00423F10"/>
    <w:rsid w:val="00432BA1"/>
    <w:rsid w:val="00434D56"/>
    <w:rsid w:val="0043532D"/>
    <w:rsid w:val="004441D7"/>
    <w:rsid w:val="00444734"/>
    <w:rsid w:val="00445049"/>
    <w:rsid w:val="004459AF"/>
    <w:rsid w:val="00446A00"/>
    <w:rsid w:val="004517F0"/>
    <w:rsid w:val="00451D07"/>
    <w:rsid w:val="004527D6"/>
    <w:rsid w:val="00453F24"/>
    <w:rsid w:val="00455EB9"/>
    <w:rsid w:val="00460A21"/>
    <w:rsid w:val="004622AB"/>
    <w:rsid w:val="00463235"/>
    <w:rsid w:val="00464162"/>
    <w:rsid w:val="00466DB2"/>
    <w:rsid w:val="004675D1"/>
    <w:rsid w:val="004720C5"/>
    <w:rsid w:val="0047219D"/>
    <w:rsid w:val="00472973"/>
    <w:rsid w:val="004729A3"/>
    <w:rsid w:val="00473D5E"/>
    <w:rsid w:val="004752B8"/>
    <w:rsid w:val="00475E0B"/>
    <w:rsid w:val="0047643E"/>
    <w:rsid w:val="004778EF"/>
    <w:rsid w:val="004801D0"/>
    <w:rsid w:val="004826C9"/>
    <w:rsid w:val="004910C3"/>
    <w:rsid w:val="00491619"/>
    <w:rsid w:val="00496839"/>
    <w:rsid w:val="004A0508"/>
    <w:rsid w:val="004A1804"/>
    <w:rsid w:val="004A35D7"/>
    <w:rsid w:val="004A4659"/>
    <w:rsid w:val="004A60C5"/>
    <w:rsid w:val="004A6318"/>
    <w:rsid w:val="004B00DC"/>
    <w:rsid w:val="004B065E"/>
    <w:rsid w:val="004B0EA1"/>
    <w:rsid w:val="004C2851"/>
    <w:rsid w:val="004D1FBD"/>
    <w:rsid w:val="004D39D4"/>
    <w:rsid w:val="004D6B75"/>
    <w:rsid w:val="004E0D3B"/>
    <w:rsid w:val="004E6568"/>
    <w:rsid w:val="004F2462"/>
    <w:rsid w:val="004F7C1C"/>
    <w:rsid w:val="00501297"/>
    <w:rsid w:val="0050500E"/>
    <w:rsid w:val="00511E25"/>
    <w:rsid w:val="00513690"/>
    <w:rsid w:val="0051444E"/>
    <w:rsid w:val="0051663F"/>
    <w:rsid w:val="0051745B"/>
    <w:rsid w:val="00517E5A"/>
    <w:rsid w:val="0052001B"/>
    <w:rsid w:val="0052462E"/>
    <w:rsid w:val="005247DF"/>
    <w:rsid w:val="005255EB"/>
    <w:rsid w:val="00525A21"/>
    <w:rsid w:val="00526E26"/>
    <w:rsid w:val="005316C0"/>
    <w:rsid w:val="00532198"/>
    <w:rsid w:val="00536FC1"/>
    <w:rsid w:val="0053757F"/>
    <w:rsid w:val="00537622"/>
    <w:rsid w:val="0053773B"/>
    <w:rsid w:val="00540D64"/>
    <w:rsid w:val="00542765"/>
    <w:rsid w:val="00543AA5"/>
    <w:rsid w:val="00543EBB"/>
    <w:rsid w:val="005459FC"/>
    <w:rsid w:val="005531C4"/>
    <w:rsid w:val="00557C36"/>
    <w:rsid w:val="00557F17"/>
    <w:rsid w:val="005608A6"/>
    <w:rsid w:val="00566DB3"/>
    <w:rsid w:val="00567536"/>
    <w:rsid w:val="00572338"/>
    <w:rsid w:val="005724B4"/>
    <w:rsid w:val="005753D9"/>
    <w:rsid w:val="0057566B"/>
    <w:rsid w:val="00575FE6"/>
    <w:rsid w:val="00576343"/>
    <w:rsid w:val="00576770"/>
    <w:rsid w:val="005771C5"/>
    <w:rsid w:val="0058062B"/>
    <w:rsid w:val="00582354"/>
    <w:rsid w:val="0058275A"/>
    <w:rsid w:val="00583856"/>
    <w:rsid w:val="0058399F"/>
    <w:rsid w:val="00596E84"/>
    <w:rsid w:val="005970AD"/>
    <w:rsid w:val="00597781"/>
    <w:rsid w:val="005A0B71"/>
    <w:rsid w:val="005A785E"/>
    <w:rsid w:val="005B253B"/>
    <w:rsid w:val="005B2586"/>
    <w:rsid w:val="005B3910"/>
    <w:rsid w:val="005B64FA"/>
    <w:rsid w:val="005C0F31"/>
    <w:rsid w:val="005C0FD3"/>
    <w:rsid w:val="005C4C41"/>
    <w:rsid w:val="005C5031"/>
    <w:rsid w:val="005C6086"/>
    <w:rsid w:val="005C6408"/>
    <w:rsid w:val="005C71B5"/>
    <w:rsid w:val="005C7E8F"/>
    <w:rsid w:val="005D629B"/>
    <w:rsid w:val="005D7E01"/>
    <w:rsid w:val="005E4446"/>
    <w:rsid w:val="005E5648"/>
    <w:rsid w:val="005E6949"/>
    <w:rsid w:val="005E70F2"/>
    <w:rsid w:val="005E793F"/>
    <w:rsid w:val="005F1763"/>
    <w:rsid w:val="005F18A6"/>
    <w:rsid w:val="005F2AA8"/>
    <w:rsid w:val="005F39FB"/>
    <w:rsid w:val="005F638A"/>
    <w:rsid w:val="005F751D"/>
    <w:rsid w:val="00600960"/>
    <w:rsid w:val="006028C1"/>
    <w:rsid w:val="0060550F"/>
    <w:rsid w:val="00607EB9"/>
    <w:rsid w:val="006110C9"/>
    <w:rsid w:val="0061133D"/>
    <w:rsid w:val="006114BA"/>
    <w:rsid w:val="00612663"/>
    <w:rsid w:val="00615B80"/>
    <w:rsid w:val="006163B7"/>
    <w:rsid w:val="00621FA4"/>
    <w:rsid w:val="0062278C"/>
    <w:rsid w:val="006315C1"/>
    <w:rsid w:val="0063228C"/>
    <w:rsid w:val="006357B4"/>
    <w:rsid w:val="006362A9"/>
    <w:rsid w:val="00642DD4"/>
    <w:rsid w:val="00642F4A"/>
    <w:rsid w:val="00644043"/>
    <w:rsid w:val="00650DEF"/>
    <w:rsid w:val="0065152F"/>
    <w:rsid w:val="00653770"/>
    <w:rsid w:val="00654A86"/>
    <w:rsid w:val="0065521B"/>
    <w:rsid w:val="00655EBD"/>
    <w:rsid w:val="006614F5"/>
    <w:rsid w:val="006621D9"/>
    <w:rsid w:val="00662AED"/>
    <w:rsid w:val="00662D8F"/>
    <w:rsid w:val="0066332D"/>
    <w:rsid w:val="00667703"/>
    <w:rsid w:val="00670A28"/>
    <w:rsid w:val="00670D1D"/>
    <w:rsid w:val="0067155E"/>
    <w:rsid w:val="0067198C"/>
    <w:rsid w:val="006843B2"/>
    <w:rsid w:val="00685A64"/>
    <w:rsid w:val="00690253"/>
    <w:rsid w:val="006902A4"/>
    <w:rsid w:val="00691772"/>
    <w:rsid w:val="0069474B"/>
    <w:rsid w:val="00696138"/>
    <w:rsid w:val="006A1658"/>
    <w:rsid w:val="006A1A9E"/>
    <w:rsid w:val="006A405F"/>
    <w:rsid w:val="006A5CDE"/>
    <w:rsid w:val="006A7A34"/>
    <w:rsid w:val="006B1AA2"/>
    <w:rsid w:val="006B1BD9"/>
    <w:rsid w:val="006B690A"/>
    <w:rsid w:val="006C3DAD"/>
    <w:rsid w:val="006C49FA"/>
    <w:rsid w:val="006C4DDF"/>
    <w:rsid w:val="006C4E93"/>
    <w:rsid w:val="006C719A"/>
    <w:rsid w:val="006D59F7"/>
    <w:rsid w:val="006D65C6"/>
    <w:rsid w:val="006E08FB"/>
    <w:rsid w:val="006E0F03"/>
    <w:rsid w:val="006E1FC7"/>
    <w:rsid w:val="006E36BA"/>
    <w:rsid w:val="006E377F"/>
    <w:rsid w:val="006E50F0"/>
    <w:rsid w:val="006E696F"/>
    <w:rsid w:val="006F10E2"/>
    <w:rsid w:val="006F44F5"/>
    <w:rsid w:val="006F70DC"/>
    <w:rsid w:val="006F758E"/>
    <w:rsid w:val="00702A9C"/>
    <w:rsid w:val="007033C0"/>
    <w:rsid w:val="00703F34"/>
    <w:rsid w:val="007054E6"/>
    <w:rsid w:val="00705524"/>
    <w:rsid w:val="00720A69"/>
    <w:rsid w:val="007213E2"/>
    <w:rsid w:val="007243CB"/>
    <w:rsid w:val="0072447F"/>
    <w:rsid w:val="00727414"/>
    <w:rsid w:val="00727828"/>
    <w:rsid w:val="00727E3A"/>
    <w:rsid w:val="007345D8"/>
    <w:rsid w:val="00735B4B"/>
    <w:rsid w:val="007411F4"/>
    <w:rsid w:val="00741DF3"/>
    <w:rsid w:val="00743912"/>
    <w:rsid w:val="00745091"/>
    <w:rsid w:val="00752779"/>
    <w:rsid w:val="00753F50"/>
    <w:rsid w:val="00762580"/>
    <w:rsid w:val="00762F07"/>
    <w:rsid w:val="0076632B"/>
    <w:rsid w:val="00767A5A"/>
    <w:rsid w:val="00770B3E"/>
    <w:rsid w:val="00772A6D"/>
    <w:rsid w:val="00772CB6"/>
    <w:rsid w:val="00774F3F"/>
    <w:rsid w:val="00775C66"/>
    <w:rsid w:val="0077603A"/>
    <w:rsid w:val="00777786"/>
    <w:rsid w:val="00777D59"/>
    <w:rsid w:val="00777D63"/>
    <w:rsid w:val="00780188"/>
    <w:rsid w:val="00780396"/>
    <w:rsid w:val="007815E0"/>
    <w:rsid w:val="00782622"/>
    <w:rsid w:val="0078319E"/>
    <w:rsid w:val="00783525"/>
    <w:rsid w:val="00786D32"/>
    <w:rsid w:val="00787714"/>
    <w:rsid w:val="00787F05"/>
    <w:rsid w:val="00790122"/>
    <w:rsid w:val="00791935"/>
    <w:rsid w:val="0079280D"/>
    <w:rsid w:val="007A1078"/>
    <w:rsid w:val="007A7777"/>
    <w:rsid w:val="007B325E"/>
    <w:rsid w:val="007B3D1D"/>
    <w:rsid w:val="007B486D"/>
    <w:rsid w:val="007B7D54"/>
    <w:rsid w:val="007C4545"/>
    <w:rsid w:val="007D21BB"/>
    <w:rsid w:val="007D302C"/>
    <w:rsid w:val="007D4174"/>
    <w:rsid w:val="007D56C2"/>
    <w:rsid w:val="007D7B83"/>
    <w:rsid w:val="007E0866"/>
    <w:rsid w:val="007E1023"/>
    <w:rsid w:val="007E27A3"/>
    <w:rsid w:val="007E31E3"/>
    <w:rsid w:val="007F1ED4"/>
    <w:rsid w:val="007F28E3"/>
    <w:rsid w:val="007F31AC"/>
    <w:rsid w:val="007F3757"/>
    <w:rsid w:val="007F49C9"/>
    <w:rsid w:val="007F4AC2"/>
    <w:rsid w:val="007F4C12"/>
    <w:rsid w:val="007F4D73"/>
    <w:rsid w:val="007F5DA1"/>
    <w:rsid w:val="007F7A37"/>
    <w:rsid w:val="00800DA1"/>
    <w:rsid w:val="0080425B"/>
    <w:rsid w:val="00804FC5"/>
    <w:rsid w:val="0080570F"/>
    <w:rsid w:val="008114E8"/>
    <w:rsid w:val="008152E2"/>
    <w:rsid w:val="008155E7"/>
    <w:rsid w:val="00816260"/>
    <w:rsid w:val="008230C5"/>
    <w:rsid w:val="00824D1D"/>
    <w:rsid w:val="008255D4"/>
    <w:rsid w:val="00825EC0"/>
    <w:rsid w:val="00833AC6"/>
    <w:rsid w:val="00834C72"/>
    <w:rsid w:val="00835AC5"/>
    <w:rsid w:val="008367E1"/>
    <w:rsid w:val="008428A6"/>
    <w:rsid w:val="008436D3"/>
    <w:rsid w:val="00843739"/>
    <w:rsid w:val="0084436A"/>
    <w:rsid w:val="008452FA"/>
    <w:rsid w:val="008461EF"/>
    <w:rsid w:val="00847017"/>
    <w:rsid w:val="00851801"/>
    <w:rsid w:val="008545FA"/>
    <w:rsid w:val="00855102"/>
    <w:rsid w:val="00856DAD"/>
    <w:rsid w:val="00857516"/>
    <w:rsid w:val="00860C53"/>
    <w:rsid w:val="0086202B"/>
    <w:rsid w:val="00862FA8"/>
    <w:rsid w:val="008638C0"/>
    <w:rsid w:val="00865DD6"/>
    <w:rsid w:val="00866986"/>
    <w:rsid w:val="00882006"/>
    <w:rsid w:val="00884224"/>
    <w:rsid w:val="00884B52"/>
    <w:rsid w:val="00890712"/>
    <w:rsid w:val="00890AA6"/>
    <w:rsid w:val="00892F6E"/>
    <w:rsid w:val="0089407F"/>
    <w:rsid w:val="00895F3B"/>
    <w:rsid w:val="008A757F"/>
    <w:rsid w:val="008B1A9A"/>
    <w:rsid w:val="008B25C9"/>
    <w:rsid w:val="008B3E11"/>
    <w:rsid w:val="008B6ECE"/>
    <w:rsid w:val="008B773F"/>
    <w:rsid w:val="008C279B"/>
    <w:rsid w:val="008C2929"/>
    <w:rsid w:val="008C2AC2"/>
    <w:rsid w:val="008C520C"/>
    <w:rsid w:val="008C5597"/>
    <w:rsid w:val="008C5F88"/>
    <w:rsid w:val="008D23F4"/>
    <w:rsid w:val="008D3842"/>
    <w:rsid w:val="008D6DCE"/>
    <w:rsid w:val="008E036E"/>
    <w:rsid w:val="008E1C5E"/>
    <w:rsid w:val="008E2B37"/>
    <w:rsid w:val="008E64FA"/>
    <w:rsid w:val="008E66BB"/>
    <w:rsid w:val="008E7E25"/>
    <w:rsid w:val="008F0A75"/>
    <w:rsid w:val="008F3E2F"/>
    <w:rsid w:val="008F5D1C"/>
    <w:rsid w:val="008F6711"/>
    <w:rsid w:val="00901408"/>
    <w:rsid w:val="0090273D"/>
    <w:rsid w:val="00905AF8"/>
    <w:rsid w:val="00913CF8"/>
    <w:rsid w:val="00914495"/>
    <w:rsid w:val="00917C9B"/>
    <w:rsid w:val="009228C4"/>
    <w:rsid w:val="00923AA9"/>
    <w:rsid w:val="00927A6E"/>
    <w:rsid w:val="00930066"/>
    <w:rsid w:val="009320D7"/>
    <w:rsid w:val="009342BB"/>
    <w:rsid w:val="009413DE"/>
    <w:rsid w:val="00941AE7"/>
    <w:rsid w:val="0094295A"/>
    <w:rsid w:val="00943092"/>
    <w:rsid w:val="00943C50"/>
    <w:rsid w:val="009448F9"/>
    <w:rsid w:val="00944967"/>
    <w:rsid w:val="00945B2B"/>
    <w:rsid w:val="00945E83"/>
    <w:rsid w:val="00946104"/>
    <w:rsid w:val="00947A3F"/>
    <w:rsid w:val="00947A7F"/>
    <w:rsid w:val="00950454"/>
    <w:rsid w:val="00950D46"/>
    <w:rsid w:val="009514DD"/>
    <w:rsid w:val="0095198A"/>
    <w:rsid w:val="00951CC9"/>
    <w:rsid w:val="00953938"/>
    <w:rsid w:val="00956AF0"/>
    <w:rsid w:val="00963F4C"/>
    <w:rsid w:val="00965BB4"/>
    <w:rsid w:val="00970664"/>
    <w:rsid w:val="0097345C"/>
    <w:rsid w:val="00973B16"/>
    <w:rsid w:val="009751AA"/>
    <w:rsid w:val="00984B37"/>
    <w:rsid w:val="00985368"/>
    <w:rsid w:val="00990592"/>
    <w:rsid w:val="00993A0E"/>
    <w:rsid w:val="009942E4"/>
    <w:rsid w:val="00996C89"/>
    <w:rsid w:val="009A46DA"/>
    <w:rsid w:val="009A4A3F"/>
    <w:rsid w:val="009B0FC7"/>
    <w:rsid w:val="009B21DF"/>
    <w:rsid w:val="009B3A4D"/>
    <w:rsid w:val="009B5856"/>
    <w:rsid w:val="009B6D9A"/>
    <w:rsid w:val="009B70DE"/>
    <w:rsid w:val="009B7404"/>
    <w:rsid w:val="009B78AC"/>
    <w:rsid w:val="009C1BFA"/>
    <w:rsid w:val="009C1E92"/>
    <w:rsid w:val="009C29C7"/>
    <w:rsid w:val="009C4C6F"/>
    <w:rsid w:val="009C5AA6"/>
    <w:rsid w:val="009C6284"/>
    <w:rsid w:val="009D02C5"/>
    <w:rsid w:val="009D132C"/>
    <w:rsid w:val="009D21DD"/>
    <w:rsid w:val="009D39E2"/>
    <w:rsid w:val="009D40B0"/>
    <w:rsid w:val="009D5D11"/>
    <w:rsid w:val="009D6C16"/>
    <w:rsid w:val="009E053F"/>
    <w:rsid w:val="009E20C1"/>
    <w:rsid w:val="009E2D2C"/>
    <w:rsid w:val="009E3433"/>
    <w:rsid w:val="009E5C40"/>
    <w:rsid w:val="009F0952"/>
    <w:rsid w:val="009F7784"/>
    <w:rsid w:val="00A014B9"/>
    <w:rsid w:val="00A01D1F"/>
    <w:rsid w:val="00A04220"/>
    <w:rsid w:val="00A04B00"/>
    <w:rsid w:val="00A1445A"/>
    <w:rsid w:val="00A14BE3"/>
    <w:rsid w:val="00A169B6"/>
    <w:rsid w:val="00A173A0"/>
    <w:rsid w:val="00A22650"/>
    <w:rsid w:val="00A24814"/>
    <w:rsid w:val="00A25253"/>
    <w:rsid w:val="00A25E04"/>
    <w:rsid w:val="00A27419"/>
    <w:rsid w:val="00A3063E"/>
    <w:rsid w:val="00A30979"/>
    <w:rsid w:val="00A31784"/>
    <w:rsid w:val="00A33BE0"/>
    <w:rsid w:val="00A33C09"/>
    <w:rsid w:val="00A343D7"/>
    <w:rsid w:val="00A35A1C"/>
    <w:rsid w:val="00A4187A"/>
    <w:rsid w:val="00A430F4"/>
    <w:rsid w:val="00A43EA1"/>
    <w:rsid w:val="00A44A99"/>
    <w:rsid w:val="00A45ED3"/>
    <w:rsid w:val="00A46BAC"/>
    <w:rsid w:val="00A515E0"/>
    <w:rsid w:val="00A55388"/>
    <w:rsid w:val="00A57325"/>
    <w:rsid w:val="00A74E8F"/>
    <w:rsid w:val="00A75802"/>
    <w:rsid w:val="00A83008"/>
    <w:rsid w:val="00A83E62"/>
    <w:rsid w:val="00A901D3"/>
    <w:rsid w:val="00A92149"/>
    <w:rsid w:val="00A9445B"/>
    <w:rsid w:val="00A94BD5"/>
    <w:rsid w:val="00A957F1"/>
    <w:rsid w:val="00AA1622"/>
    <w:rsid w:val="00AA20C2"/>
    <w:rsid w:val="00AA2F1C"/>
    <w:rsid w:val="00AA7DA9"/>
    <w:rsid w:val="00AB1522"/>
    <w:rsid w:val="00AB2169"/>
    <w:rsid w:val="00AB3346"/>
    <w:rsid w:val="00AB4674"/>
    <w:rsid w:val="00AC45CC"/>
    <w:rsid w:val="00AC72E5"/>
    <w:rsid w:val="00AC7F76"/>
    <w:rsid w:val="00AD049D"/>
    <w:rsid w:val="00AD2537"/>
    <w:rsid w:val="00AD3618"/>
    <w:rsid w:val="00AD6965"/>
    <w:rsid w:val="00AE0158"/>
    <w:rsid w:val="00AE2641"/>
    <w:rsid w:val="00AE317B"/>
    <w:rsid w:val="00AE3EA3"/>
    <w:rsid w:val="00AE4812"/>
    <w:rsid w:val="00AE70EF"/>
    <w:rsid w:val="00AF04EA"/>
    <w:rsid w:val="00AF0AD6"/>
    <w:rsid w:val="00AF2053"/>
    <w:rsid w:val="00AF3594"/>
    <w:rsid w:val="00AF6A5B"/>
    <w:rsid w:val="00B000E4"/>
    <w:rsid w:val="00B0214B"/>
    <w:rsid w:val="00B021F9"/>
    <w:rsid w:val="00B02FB8"/>
    <w:rsid w:val="00B0399A"/>
    <w:rsid w:val="00B06BC1"/>
    <w:rsid w:val="00B070D4"/>
    <w:rsid w:val="00B14899"/>
    <w:rsid w:val="00B16F2C"/>
    <w:rsid w:val="00B174F2"/>
    <w:rsid w:val="00B17A89"/>
    <w:rsid w:val="00B20079"/>
    <w:rsid w:val="00B200B8"/>
    <w:rsid w:val="00B200E4"/>
    <w:rsid w:val="00B23277"/>
    <w:rsid w:val="00B24613"/>
    <w:rsid w:val="00B26132"/>
    <w:rsid w:val="00B2757C"/>
    <w:rsid w:val="00B3008F"/>
    <w:rsid w:val="00B3270D"/>
    <w:rsid w:val="00B32849"/>
    <w:rsid w:val="00B32A8A"/>
    <w:rsid w:val="00B33343"/>
    <w:rsid w:val="00B3637F"/>
    <w:rsid w:val="00B37615"/>
    <w:rsid w:val="00B37C95"/>
    <w:rsid w:val="00B42117"/>
    <w:rsid w:val="00B42124"/>
    <w:rsid w:val="00B4256F"/>
    <w:rsid w:val="00B45550"/>
    <w:rsid w:val="00B5083C"/>
    <w:rsid w:val="00B511B2"/>
    <w:rsid w:val="00B528B4"/>
    <w:rsid w:val="00B52BF2"/>
    <w:rsid w:val="00B5369B"/>
    <w:rsid w:val="00B538F5"/>
    <w:rsid w:val="00B53BFB"/>
    <w:rsid w:val="00B54A97"/>
    <w:rsid w:val="00B5540C"/>
    <w:rsid w:val="00B57DE7"/>
    <w:rsid w:val="00B615DB"/>
    <w:rsid w:val="00B61D7C"/>
    <w:rsid w:val="00B64956"/>
    <w:rsid w:val="00B661E3"/>
    <w:rsid w:val="00B701DD"/>
    <w:rsid w:val="00B7512F"/>
    <w:rsid w:val="00B76871"/>
    <w:rsid w:val="00B76F5C"/>
    <w:rsid w:val="00B86392"/>
    <w:rsid w:val="00B90F59"/>
    <w:rsid w:val="00B9309E"/>
    <w:rsid w:val="00B930C3"/>
    <w:rsid w:val="00B9383B"/>
    <w:rsid w:val="00B94790"/>
    <w:rsid w:val="00B9791B"/>
    <w:rsid w:val="00BA2C4A"/>
    <w:rsid w:val="00BA4126"/>
    <w:rsid w:val="00BA47F1"/>
    <w:rsid w:val="00BA4B4B"/>
    <w:rsid w:val="00BA739D"/>
    <w:rsid w:val="00BA756A"/>
    <w:rsid w:val="00BB0C9B"/>
    <w:rsid w:val="00BB1FEE"/>
    <w:rsid w:val="00BB25F3"/>
    <w:rsid w:val="00BB3184"/>
    <w:rsid w:val="00BB35EF"/>
    <w:rsid w:val="00BB3939"/>
    <w:rsid w:val="00BB7EC1"/>
    <w:rsid w:val="00BC00ED"/>
    <w:rsid w:val="00BC0C56"/>
    <w:rsid w:val="00BC2412"/>
    <w:rsid w:val="00BC25A6"/>
    <w:rsid w:val="00BC29DD"/>
    <w:rsid w:val="00BC5FCA"/>
    <w:rsid w:val="00BC778E"/>
    <w:rsid w:val="00BC7ABD"/>
    <w:rsid w:val="00BD3397"/>
    <w:rsid w:val="00BD34CF"/>
    <w:rsid w:val="00BD36A1"/>
    <w:rsid w:val="00BD4AEF"/>
    <w:rsid w:val="00BD5F8E"/>
    <w:rsid w:val="00BD74EB"/>
    <w:rsid w:val="00BE17BD"/>
    <w:rsid w:val="00BE26BF"/>
    <w:rsid w:val="00BE3088"/>
    <w:rsid w:val="00BE4A51"/>
    <w:rsid w:val="00BE573A"/>
    <w:rsid w:val="00BE655C"/>
    <w:rsid w:val="00BE6AEE"/>
    <w:rsid w:val="00BF231E"/>
    <w:rsid w:val="00BF78A7"/>
    <w:rsid w:val="00C007F0"/>
    <w:rsid w:val="00C02EBB"/>
    <w:rsid w:val="00C03C9F"/>
    <w:rsid w:val="00C0524D"/>
    <w:rsid w:val="00C052DE"/>
    <w:rsid w:val="00C0552D"/>
    <w:rsid w:val="00C06BC8"/>
    <w:rsid w:val="00C124CB"/>
    <w:rsid w:val="00C12949"/>
    <w:rsid w:val="00C15A76"/>
    <w:rsid w:val="00C16A39"/>
    <w:rsid w:val="00C1753D"/>
    <w:rsid w:val="00C22522"/>
    <w:rsid w:val="00C24C69"/>
    <w:rsid w:val="00C2689D"/>
    <w:rsid w:val="00C30412"/>
    <w:rsid w:val="00C308F7"/>
    <w:rsid w:val="00C413FF"/>
    <w:rsid w:val="00C468BF"/>
    <w:rsid w:val="00C4730F"/>
    <w:rsid w:val="00C50397"/>
    <w:rsid w:val="00C5109F"/>
    <w:rsid w:val="00C51669"/>
    <w:rsid w:val="00C52A15"/>
    <w:rsid w:val="00C53D21"/>
    <w:rsid w:val="00C55708"/>
    <w:rsid w:val="00C565DD"/>
    <w:rsid w:val="00C61260"/>
    <w:rsid w:val="00C63F47"/>
    <w:rsid w:val="00C64A95"/>
    <w:rsid w:val="00C655D6"/>
    <w:rsid w:val="00C65742"/>
    <w:rsid w:val="00C66F68"/>
    <w:rsid w:val="00C701B3"/>
    <w:rsid w:val="00C717F0"/>
    <w:rsid w:val="00C747FA"/>
    <w:rsid w:val="00C751CA"/>
    <w:rsid w:val="00C7665D"/>
    <w:rsid w:val="00C804DD"/>
    <w:rsid w:val="00C81635"/>
    <w:rsid w:val="00C82519"/>
    <w:rsid w:val="00C82B34"/>
    <w:rsid w:val="00C84AC9"/>
    <w:rsid w:val="00C87823"/>
    <w:rsid w:val="00C87D2E"/>
    <w:rsid w:val="00C90AF6"/>
    <w:rsid w:val="00C92BB1"/>
    <w:rsid w:val="00C9531D"/>
    <w:rsid w:val="00C97729"/>
    <w:rsid w:val="00CA1911"/>
    <w:rsid w:val="00CA4819"/>
    <w:rsid w:val="00CB008E"/>
    <w:rsid w:val="00CB0D95"/>
    <w:rsid w:val="00CB5108"/>
    <w:rsid w:val="00CB6B04"/>
    <w:rsid w:val="00CB6E4B"/>
    <w:rsid w:val="00CC2671"/>
    <w:rsid w:val="00CC78A5"/>
    <w:rsid w:val="00CC7F12"/>
    <w:rsid w:val="00CD461A"/>
    <w:rsid w:val="00CD5C0C"/>
    <w:rsid w:val="00CD61B2"/>
    <w:rsid w:val="00CD7808"/>
    <w:rsid w:val="00CD7BA2"/>
    <w:rsid w:val="00CE399C"/>
    <w:rsid w:val="00CE7BF5"/>
    <w:rsid w:val="00CF123B"/>
    <w:rsid w:val="00CF12FC"/>
    <w:rsid w:val="00CF25D6"/>
    <w:rsid w:val="00CF2831"/>
    <w:rsid w:val="00CF2B46"/>
    <w:rsid w:val="00D00F7A"/>
    <w:rsid w:val="00D016B6"/>
    <w:rsid w:val="00D05C1E"/>
    <w:rsid w:val="00D06278"/>
    <w:rsid w:val="00D06743"/>
    <w:rsid w:val="00D104FE"/>
    <w:rsid w:val="00D11E5B"/>
    <w:rsid w:val="00D16A5F"/>
    <w:rsid w:val="00D206D1"/>
    <w:rsid w:val="00D22E4E"/>
    <w:rsid w:val="00D2343D"/>
    <w:rsid w:val="00D256FE"/>
    <w:rsid w:val="00D266A8"/>
    <w:rsid w:val="00D277FE"/>
    <w:rsid w:val="00D278D4"/>
    <w:rsid w:val="00D31990"/>
    <w:rsid w:val="00D32057"/>
    <w:rsid w:val="00D3314A"/>
    <w:rsid w:val="00D33ACD"/>
    <w:rsid w:val="00D35177"/>
    <w:rsid w:val="00D43AE1"/>
    <w:rsid w:val="00D47D8C"/>
    <w:rsid w:val="00D50939"/>
    <w:rsid w:val="00D520E1"/>
    <w:rsid w:val="00D54ACC"/>
    <w:rsid w:val="00D579F3"/>
    <w:rsid w:val="00D622AE"/>
    <w:rsid w:val="00D64E34"/>
    <w:rsid w:val="00D707B4"/>
    <w:rsid w:val="00D72F43"/>
    <w:rsid w:val="00D7309B"/>
    <w:rsid w:val="00D74090"/>
    <w:rsid w:val="00D75D09"/>
    <w:rsid w:val="00D77C8B"/>
    <w:rsid w:val="00D80C2B"/>
    <w:rsid w:val="00D8275B"/>
    <w:rsid w:val="00D83E17"/>
    <w:rsid w:val="00D84490"/>
    <w:rsid w:val="00D901F3"/>
    <w:rsid w:val="00D91E23"/>
    <w:rsid w:val="00D92C6A"/>
    <w:rsid w:val="00D97D4A"/>
    <w:rsid w:val="00DA0B86"/>
    <w:rsid w:val="00DA4D6B"/>
    <w:rsid w:val="00DB06AB"/>
    <w:rsid w:val="00DB286D"/>
    <w:rsid w:val="00DB28F3"/>
    <w:rsid w:val="00DB37E0"/>
    <w:rsid w:val="00DB3A87"/>
    <w:rsid w:val="00DB3E61"/>
    <w:rsid w:val="00DB555B"/>
    <w:rsid w:val="00DC0143"/>
    <w:rsid w:val="00DC0A7F"/>
    <w:rsid w:val="00DC3EAC"/>
    <w:rsid w:val="00DC5F27"/>
    <w:rsid w:val="00DC5F44"/>
    <w:rsid w:val="00DC79CD"/>
    <w:rsid w:val="00DD3128"/>
    <w:rsid w:val="00DD70B2"/>
    <w:rsid w:val="00DE3A78"/>
    <w:rsid w:val="00DF0C7D"/>
    <w:rsid w:val="00DF116B"/>
    <w:rsid w:val="00DF2B31"/>
    <w:rsid w:val="00DF3D50"/>
    <w:rsid w:val="00E0240E"/>
    <w:rsid w:val="00E029F3"/>
    <w:rsid w:val="00E02C2C"/>
    <w:rsid w:val="00E0340C"/>
    <w:rsid w:val="00E10140"/>
    <w:rsid w:val="00E17445"/>
    <w:rsid w:val="00E210DD"/>
    <w:rsid w:val="00E23266"/>
    <w:rsid w:val="00E2506D"/>
    <w:rsid w:val="00E31765"/>
    <w:rsid w:val="00E3300C"/>
    <w:rsid w:val="00E33A98"/>
    <w:rsid w:val="00E34F13"/>
    <w:rsid w:val="00E379F3"/>
    <w:rsid w:val="00E4103C"/>
    <w:rsid w:val="00E4135D"/>
    <w:rsid w:val="00E41F23"/>
    <w:rsid w:val="00E43799"/>
    <w:rsid w:val="00E43C3D"/>
    <w:rsid w:val="00E519A8"/>
    <w:rsid w:val="00E550C0"/>
    <w:rsid w:val="00E55123"/>
    <w:rsid w:val="00E558DB"/>
    <w:rsid w:val="00E55CA8"/>
    <w:rsid w:val="00E572CC"/>
    <w:rsid w:val="00E61921"/>
    <w:rsid w:val="00E61B4C"/>
    <w:rsid w:val="00E676C3"/>
    <w:rsid w:val="00E728D5"/>
    <w:rsid w:val="00E73635"/>
    <w:rsid w:val="00E73DEF"/>
    <w:rsid w:val="00E749F2"/>
    <w:rsid w:val="00E76AE0"/>
    <w:rsid w:val="00E77CD3"/>
    <w:rsid w:val="00E82329"/>
    <w:rsid w:val="00E83797"/>
    <w:rsid w:val="00E848ED"/>
    <w:rsid w:val="00E8704F"/>
    <w:rsid w:val="00E87991"/>
    <w:rsid w:val="00E90514"/>
    <w:rsid w:val="00E9201B"/>
    <w:rsid w:val="00E932C8"/>
    <w:rsid w:val="00E936EB"/>
    <w:rsid w:val="00E95B73"/>
    <w:rsid w:val="00E9600A"/>
    <w:rsid w:val="00E9623A"/>
    <w:rsid w:val="00EA38CB"/>
    <w:rsid w:val="00EA75F2"/>
    <w:rsid w:val="00EA7B9C"/>
    <w:rsid w:val="00EB0DA9"/>
    <w:rsid w:val="00EB4D4C"/>
    <w:rsid w:val="00EB560F"/>
    <w:rsid w:val="00EB6710"/>
    <w:rsid w:val="00EC3970"/>
    <w:rsid w:val="00EC3C46"/>
    <w:rsid w:val="00ED0577"/>
    <w:rsid w:val="00ED3191"/>
    <w:rsid w:val="00ED36F5"/>
    <w:rsid w:val="00EE2A61"/>
    <w:rsid w:val="00EE2F8E"/>
    <w:rsid w:val="00EE6F37"/>
    <w:rsid w:val="00EE7F32"/>
    <w:rsid w:val="00EF0493"/>
    <w:rsid w:val="00EF05D1"/>
    <w:rsid w:val="00EF1787"/>
    <w:rsid w:val="00EF18FD"/>
    <w:rsid w:val="00EF404C"/>
    <w:rsid w:val="00F00B4F"/>
    <w:rsid w:val="00F011C1"/>
    <w:rsid w:val="00F0300D"/>
    <w:rsid w:val="00F0401D"/>
    <w:rsid w:val="00F06775"/>
    <w:rsid w:val="00F07B19"/>
    <w:rsid w:val="00F16CE5"/>
    <w:rsid w:val="00F21B47"/>
    <w:rsid w:val="00F267C9"/>
    <w:rsid w:val="00F27435"/>
    <w:rsid w:val="00F32F8A"/>
    <w:rsid w:val="00F3514D"/>
    <w:rsid w:val="00F36D99"/>
    <w:rsid w:val="00F41606"/>
    <w:rsid w:val="00F42CE7"/>
    <w:rsid w:val="00F42EA0"/>
    <w:rsid w:val="00F51787"/>
    <w:rsid w:val="00F51F53"/>
    <w:rsid w:val="00F52A52"/>
    <w:rsid w:val="00F52EC1"/>
    <w:rsid w:val="00F54F96"/>
    <w:rsid w:val="00F56CAD"/>
    <w:rsid w:val="00F60526"/>
    <w:rsid w:val="00F62898"/>
    <w:rsid w:val="00F637D8"/>
    <w:rsid w:val="00F65355"/>
    <w:rsid w:val="00F656EB"/>
    <w:rsid w:val="00F7021C"/>
    <w:rsid w:val="00F70679"/>
    <w:rsid w:val="00F70BB8"/>
    <w:rsid w:val="00F71C13"/>
    <w:rsid w:val="00F7467E"/>
    <w:rsid w:val="00F74F84"/>
    <w:rsid w:val="00F758D0"/>
    <w:rsid w:val="00F77A54"/>
    <w:rsid w:val="00F80107"/>
    <w:rsid w:val="00F862CF"/>
    <w:rsid w:val="00F875E1"/>
    <w:rsid w:val="00F87E91"/>
    <w:rsid w:val="00F91D65"/>
    <w:rsid w:val="00F92D1D"/>
    <w:rsid w:val="00F948C2"/>
    <w:rsid w:val="00F94B26"/>
    <w:rsid w:val="00F954A4"/>
    <w:rsid w:val="00F97F38"/>
    <w:rsid w:val="00FA2FB2"/>
    <w:rsid w:val="00FA340B"/>
    <w:rsid w:val="00FA3D85"/>
    <w:rsid w:val="00FA42CD"/>
    <w:rsid w:val="00FA493D"/>
    <w:rsid w:val="00FB021A"/>
    <w:rsid w:val="00FB09C5"/>
    <w:rsid w:val="00FB0AF3"/>
    <w:rsid w:val="00FB174F"/>
    <w:rsid w:val="00FB1EDA"/>
    <w:rsid w:val="00FB4D34"/>
    <w:rsid w:val="00FB722F"/>
    <w:rsid w:val="00FB7524"/>
    <w:rsid w:val="00FC2874"/>
    <w:rsid w:val="00FC4EB7"/>
    <w:rsid w:val="00FC4F9B"/>
    <w:rsid w:val="00FC59D9"/>
    <w:rsid w:val="00FC650C"/>
    <w:rsid w:val="00FC6CF0"/>
    <w:rsid w:val="00FC7FE1"/>
    <w:rsid w:val="00FD4A09"/>
    <w:rsid w:val="00FD6770"/>
    <w:rsid w:val="00FE0098"/>
    <w:rsid w:val="00FE34E9"/>
    <w:rsid w:val="00FE3F20"/>
    <w:rsid w:val="00FE5348"/>
    <w:rsid w:val="00FE5404"/>
    <w:rsid w:val="00FE6A48"/>
    <w:rsid w:val="00FF027D"/>
    <w:rsid w:val="00FF1453"/>
    <w:rsid w:val="00FF1B9E"/>
    <w:rsid w:val="00FF1C9D"/>
    <w:rsid w:val="00FF37BB"/>
    <w:rsid w:val="00FF6D13"/>
    <w:rsid w:val="00FF772E"/>
    <w:rsid w:val="00FF7EC4"/>
    <w:rsid w:val="012BD673"/>
    <w:rsid w:val="01EEF632"/>
    <w:rsid w:val="020534CA"/>
    <w:rsid w:val="0205B846"/>
    <w:rsid w:val="023055B9"/>
    <w:rsid w:val="02FD405A"/>
    <w:rsid w:val="03CC261A"/>
    <w:rsid w:val="0441F645"/>
    <w:rsid w:val="04D7DF8A"/>
    <w:rsid w:val="051E85D2"/>
    <w:rsid w:val="05794A0A"/>
    <w:rsid w:val="05E4E2FA"/>
    <w:rsid w:val="06CEE767"/>
    <w:rsid w:val="09FA0817"/>
    <w:rsid w:val="0A1282DF"/>
    <w:rsid w:val="0A6E322F"/>
    <w:rsid w:val="0B8CDECF"/>
    <w:rsid w:val="0C7C29D2"/>
    <w:rsid w:val="0CCF673B"/>
    <w:rsid w:val="0D707969"/>
    <w:rsid w:val="0E17FA33"/>
    <w:rsid w:val="0E1BBE80"/>
    <w:rsid w:val="0FB3CA94"/>
    <w:rsid w:val="107B8E68"/>
    <w:rsid w:val="10A658CD"/>
    <w:rsid w:val="1125C4A1"/>
    <w:rsid w:val="12023037"/>
    <w:rsid w:val="1293F41E"/>
    <w:rsid w:val="1307842E"/>
    <w:rsid w:val="132E0465"/>
    <w:rsid w:val="141155CF"/>
    <w:rsid w:val="141DB615"/>
    <w:rsid w:val="15319C12"/>
    <w:rsid w:val="15F935C4"/>
    <w:rsid w:val="16D5A15A"/>
    <w:rsid w:val="177BDDC8"/>
    <w:rsid w:val="187171BB"/>
    <w:rsid w:val="18E4C6F2"/>
    <w:rsid w:val="1A73ADA4"/>
    <w:rsid w:val="1A809753"/>
    <w:rsid w:val="1AA2A85A"/>
    <w:rsid w:val="1B341384"/>
    <w:rsid w:val="1B39E30D"/>
    <w:rsid w:val="1BA9127D"/>
    <w:rsid w:val="1BBE152F"/>
    <w:rsid w:val="1C32AA68"/>
    <w:rsid w:val="1CF12AC2"/>
    <w:rsid w:val="1D870D34"/>
    <w:rsid w:val="1DDA491C"/>
    <w:rsid w:val="1E5C179E"/>
    <w:rsid w:val="1FA0180A"/>
    <w:rsid w:val="1FBE379A"/>
    <w:rsid w:val="22BE906F"/>
    <w:rsid w:val="2311F516"/>
    <w:rsid w:val="242F671F"/>
    <w:rsid w:val="245A60D0"/>
    <w:rsid w:val="246B518A"/>
    <w:rsid w:val="2534A133"/>
    <w:rsid w:val="256D5626"/>
    <w:rsid w:val="25856CF1"/>
    <w:rsid w:val="25F63131"/>
    <w:rsid w:val="260A7B5A"/>
    <w:rsid w:val="26E5F815"/>
    <w:rsid w:val="26FC5759"/>
    <w:rsid w:val="273A646E"/>
    <w:rsid w:val="276707E1"/>
    <w:rsid w:val="27E12D1C"/>
    <w:rsid w:val="27F7D8B7"/>
    <w:rsid w:val="2812968C"/>
    <w:rsid w:val="2935BF79"/>
    <w:rsid w:val="2980FE5D"/>
    <w:rsid w:val="29AE66ED"/>
    <w:rsid w:val="2A79635F"/>
    <w:rsid w:val="2AA229E0"/>
    <w:rsid w:val="2AC08DB5"/>
    <w:rsid w:val="2AD18FDA"/>
    <w:rsid w:val="2B08D7C7"/>
    <w:rsid w:val="2B70A495"/>
    <w:rsid w:val="2B92D926"/>
    <w:rsid w:val="2BCA2F08"/>
    <w:rsid w:val="2CA4A828"/>
    <w:rsid w:val="2D331EBD"/>
    <w:rsid w:val="2D881D8B"/>
    <w:rsid w:val="2DD9CAA2"/>
    <w:rsid w:val="2E0C4FAD"/>
    <w:rsid w:val="2FA500FD"/>
    <w:rsid w:val="30507302"/>
    <w:rsid w:val="30DFF9C3"/>
    <w:rsid w:val="311AE2B5"/>
    <w:rsid w:val="311CE292"/>
    <w:rsid w:val="312FFB2E"/>
    <w:rsid w:val="3155BD83"/>
    <w:rsid w:val="31CB8EE9"/>
    <w:rsid w:val="3261E57B"/>
    <w:rsid w:val="328C2658"/>
    <w:rsid w:val="32DCA1BF"/>
    <w:rsid w:val="33B807BC"/>
    <w:rsid w:val="3425C3C6"/>
    <w:rsid w:val="35061E4A"/>
    <w:rsid w:val="353C52AD"/>
    <w:rsid w:val="3640B323"/>
    <w:rsid w:val="36FD46F7"/>
    <w:rsid w:val="370DEE3A"/>
    <w:rsid w:val="3767848B"/>
    <w:rsid w:val="37AB89F3"/>
    <w:rsid w:val="37E4710A"/>
    <w:rsid w:val="38C2EFF1"/>
    <w:rsid w:val="3903F94B"/>
    <w:rsid w:val="3A0C7019"/>
    <w:rsid w:val="3A4989AD"/>
    <w:rsid w:val="3A696989"/>
    <w:rsid w:val="3A728984"/>
    <w:rsid w:val="3AADA7BE"/>
    <w:rsid w:val="3AC1FAF6"/>
    <w:rsid w:val="3B2B7BA3"/>
    <w:rsid w:val="3BD23F2B"/>
    <w:rsid w:val="3C377471"/>
    <w:rsid w:val="3C6BA296"/>
    <w:rsid w:val="3CB7E22D"/>
    <w:rsid w:val="3CC3ECAD"/>
    <w:rsid w:val="3CF0527C"/>
    <w:rsid w:val="3D28F68D"/>
    <w:rsid w:val="3E1F5466"/>
    <w:rsid w:val="3E99A59C"/>
    <w:rsid w:val="3EFA84F1"/>
    <w:rsid w:val="3F61EFC8"/>
    <w:rsid w:val="3FD0BBA4"/>
    <w:rsid w:val="4058A96E"/>
    <w:rsid w:val="416C1B0F"/>
    <w:rsid w:val="41ECB04C"/>
    <w:rsid w:val="42AF9ED1"/>
    <w:rsid w:val="4307EB70"/>
    <w:rsid w:val="4338EA6D"/>
    <w:rsid w:val="436083AC"/>
    <w:rsid w:val="436D16BF"/>
    <w:rsid w:val="4394B6A3"/>
    <w:rsid w:val="43F41618"/>
    <w:rsid w:val="44460793"/>
    <w:rsid w:val="4545C393"/>
    <w:rsid w:val="45E9C57A"/>
    <w:rsid w:val="46142ADD"/>
    <w:rsid w:val="4630494C"/>
    <w:rsid w:val="4698246E"/>
    <w:rsid w:val="473C48CE"/>
    <w:rsid w:val="48A360F8"/>
    <w:rsid w:val="48B84EB0"/>
    <w:rsid w:val="48E67EE9"/>
    <w:rsid w:val="48F973F9"/>
    <w:rsid w:val="49E35B1F"/>
    <w:rsid w:val="4A372441"/>
    <w:rsid w:val="4AAD99F5"/>
    <w:rsid w:val="4AE813A8"/>
    <w:rsid w:val="4B5F0047"/>
    <w:rsid w:val="4B9CB486"/>
    <w:rsid w:val="4BC2A9F5"/>
    <w:rsid w:val="4C155E9A"/>
    <w:rsid w:val="4C8B57A2"/>
    <w:rsid w:val="4C8DB225"/>
    <w:rsid w:val="4CC0A3B1"/>
    <w:rsid w:val="4CFAD0A8"/>
    <w:rsid w:val="4D3AFB3C"/>
    <w:rsid w:val="4DE58DD0"/>
    <w:rsid w:val="4E6017D2"/>
    <w:rsid w:val="4E69BFF2"/>
    <w:rsid w:val="4F4B4215"/>
    <w:rsid w:val="4F7B0E84"/>
    <w:rsid w:val="4FBB84CB"/>
    <w:rsid w:val="502280F4"/>
    <w:rsid w:val="507E8221"/>
    <w:rsid w:val="5119817A"/>
    <w:rsid w:val="51E60BB9"/>
    <w:rsid w:val="52034AEA"/>
    <w:rsid w:val="5259E310"/>
    <w:rsid w:val="527C11B0"/>
    <w:rsid w:val="52C29B46"/>
    <w:rsid w:val="52F3258D"/>
    <w:rsid w:val="546418E3"/>
    <w:rsid w:val="559D73DA"/>
    <w:rsid w:val="566F1B2E"/>
    <w:rsid w:val="5737497F"/>
    <w:rsid w:val="576FB624"/>
    <w:rsid w:val="57EB0C52"/>
    <w:rsid w:val="580AEB8F"/>
    <w:rsid w:val="59626711"/>
    <w:rsid w:val="5AD35A67"/>
    <w:rsid w:val="5B2016EB"/>
    <w:rsid w:val="5BCE4A69"/>
    <w:rsid w:val="5C22F3F6"/>
    <w:rsid w:val="5C26B2F5"/>
    <w:rsid w:val="5D99D69E"/>
    <w:rsid w:val="5E0483A1"/>
    <w:rsid w:val="5E25BDFA"/>
    <w:rsid w:val="5E959CE4"/>
    <w:rsid w:val="5EC4EFA4"/>
    <w:rsid w:val="5EDB75BC"/>
    <w:rsid w:val="5F1DF1EC"/>
    <w:rsid w:val="5F7C4584"/>
    <w:rsid w:val="5F8B70B0"/>
    <w:rsid w:val="608C8225"/>
    <w:rsid w:val="608D0CCA"/>
    <w:rsid w:val="61429BEB"/>
    <w:rsid w:val="6199AC61"/>
    <w:rsid w:val="619DFA8D"/>
    <w:rsid w:val="61D42789"/>
    <w:rsid w:val="62790D1D"/>
    <w:rsid w:val="629A3DB3"/>
    <w:rsid w:val="62D2343B"/>
    <w:rsid w:val="63B585A5"/>
    <w:rsid w:val="63B8E612"/>
    <w:rsid w:val="63C14D7F"/>
    <w:rsid w:val="63FD0909"/>
    <w:rsid w:val="64EDFA2E"/>
    <w:rsid w:val="65515606"/>
    <w:rsid w:val="6597E267"/>
    <w:rsid w:val="65FCC7D4"/>
    <w:rsid w:val="669E60EE"/>
    <w:rsid w:val="66B74F1D"/>
    <w:rsid w:val="67968295"/>
    <w:rsid w:val="6798B512"/>
    <w:rsid w:val="67D4F0B0"/>
    <w:rsid w:val="68734FA8"/>
    <w:rsid w:val="688C7805"/>
    <w:rsid w:val="693C47EA"/>
    <w:rsid w:val="69807861"/>
    <w:rsid w:val="6A071BF3"/>
    <w:rsid w:val="6A183E72"/>
    <w:rsid w:val="6B1C48C2"/>
    <w:rsid w:val="6C50CB5B"/>
    <w:rsid w:val="6D6E3118"/>
    <w:rsid w:val="6ED87129"/>
    <w:rsid w:val="6F101CFB"/>
    <w:rsid w:val="6F174D59"/>
    <w:rsid w:val="71B6AD27"/>
    <w:rsid w:val="728A50BB"/>
    <w:rsid w:val="733EF915"/>
    <w:rsid w:val="7382F3DA"/>
    <w:rsid w:val="7551D2B0"/>
    <w:rsid w:val="761570F3"/>
    <w:rsid w:val="763AB182"/>
    <w:rsid w:val="76EDA311"/>
    <w:rsid w:val="7701B794"/>
    <w:rsid w:val="771CECFE"/>
    <w:rsid w:val="7760278C"/>
    <w:rsid w:val="785412E4"/>
    <w:rsid w:val="7867C448"/>
    <w:rsid w:val="7992DD85"/>
    <w:rsid w:val="79F2355E"/>
    <w:rsid w:val="79FD0CA9"/>
    <w:rsid w:val="7A0590AC"/>
    <w:rsid w:val="7A14C93E"/>
    <w:rsid w:val="7A7136C1"/>
    <w:rsid w:val="7A8907F5"/>
    <w:rsid w:val="7AB3F70E"/>
    <w:rsid w:val="7B096A1E"/>
    <w:rsid w:val="7B50BEED"/>
    <w:rsid w:val="7BC4C85E"/>
    <w:rsid w:val="7C0D0722"/>
    <w:rsid w:val="7C1D15C4"/>
    <w:rsid w:val="7CBC476E"/>
    <w:rsid w:val="7D58727E"/>
    <w:rsid w:val="7D7DA22B"/>
    <w:rsid w:val="7DEB97D0"/>
    <w:rsid w:val="7EBEF829"/>
    <w:rsid w:val="7F1A8B2D"/>
    <w:rsid w:val="7F29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24F39898"/>
  <w15:docId w15:val="{B3CA3E32-A695-4141-920C-F4A2F8032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7E0"/>
    <w:pPr>
      <w:jc w:val="both"/>
    </w:pPr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DB37E0"/>
    <w:pPr>
      <w:keepNext/>
      <w:spacing w:before="240" w:after="60"/>
      <w:outlineLvl w:val="0"/>
    </w:pPr>
    <w:rPr>
      <w:b/>
      <w:bCs/>
      <w:kern w:val="32"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943C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17627"/>
    <w:pPr>
      <w:keepNext/>
      <w:widowControl w:val="0"/>
      <w:spacing w:before="240" w:after="60"/>
      <w:outlineLvl w:val="3"/>
    </w:pPr>
    <w:rPr>
      <w:rFonts w:ascii="Times New Roman" w:hAnsi="Times New Roman"/>
      <w:bCs/>
      <w:color w:val="000000"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17627"/>
    <w:pPr>
      <w:keepNext/>
      <w:widowControl w:val="0"/>
      <w:tabs>
        <w:tab w:val="left" w:pos="426"/>
      </w:tabs>
      <w:ind w:left="720" w:hanging="720"/>
      <w:outlineLvl w:val="4"/>
    </w:pPr>
    <w:rPr>
      <w:rFonts w:ascii="Times New Roman" w:hAnsi="Times New Roman"/>
      <w:b/>
      <w:color w:val="000000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Liste 1,List Paragraph1,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Naslov4Znak">
    <w:name w:val="Naslov 4 Znak"/>
    <w:basedOn w:val="Privzetapisavaodstavka"/>
    <w:link w:val="Naslov4"/>
    <w:rsid w:val="00317627"/>
    <w:rPr>
      <w:bCs/>
      <w:color w:val="000000"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317627"/>
    <w:rPr>
      <w:b/>
      <w:color w:val="000000"/>
      <w:sz w:val="24"/>
    </w:rPr>
  </w:style>
  <w:style w:type="character" w:customStyle="1" w:styleId="Naslov1Znak">
    <w:name w:val="Naslov 1 Znak"/>
    <w:link w:val="Naslov1"/>
    <w:rsid w:val="00DB37E0"/>
    <w:rPr>
      <w:rFonts w:ascii="Arial" w:hAnsi="Arial"/>
      <w:b/>
      <w:bCs/>
      <w:kern w:val="32"/>
      <w:sz w:val="24"/>
      <w:szCs w:val="32"/>
    </w:rPr>
  </w:style>
  <w:style w:type="paragraph" w:customStyle="1" w:styleId="1">
    <w:name w:val="1"/>
    <w:basedOn w:val="Navaden"/>
    <w:next w:val="Pripombabesedilo"/>
    <w:link w:val="Komentar-besediloZnak"/>
    <w:rsid w:val="00317627"/>
    <w:pPr>
      <w:widowControl w:val="0"/>
    </w:pPr>
    <w:rPr>
      <w:rFonts w:ascii="Times New Roman" w:hAnsi="Times New Roman"/>
      <w:i/>
      <w:color w:val="000000"/>
      <w:sz w:val="20"/>
      <w:szCs w:val="20"/>
    </w:rPr>
  </w:style>
  <w:style w:type="paragraph" w:styleId="Telobesedila3">
    <w:name w:val="Body Text 3"/>
    <w:basedOn w:val="Navaden"/>
    <w:link w:val="Telobesedila3Znak"/>
    <w:rsid w:val="00317627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317627"/>
    <w:rPr>
      <w:rFonts w:ascii="Arial" w:hAnsi="Arial"/>
      <w:sz w:val="16"/>
      <w:szCs w:val="16"/>
    </w:rPr>
  </w:style>
  <w:style w:type="paragraph" w:styleId="Telobesedila">
    <w:name w:val="Body Text"/>
    <w:basedOn w:val="Navaden"/>
    <w:link w:val="TelobesedilaZnak"/>
    <w:rsid w:val="00317627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317627"/>
    <w:rPr>
      <w:rFonts w:ascii="Arial" w:hAnsi="Arial"/>
      <w:sz w:val="22"/>
      <w:szCs w:val="22"/>
      <w:lang w:val="x-none" w:eastAsia="x-none"/>
    </w:rPr>
  </w:style>
  <w:style w:type="paragraph" w:styleId="Telobesedila2">
    <w:name w:val="Body Text 2"/>
    <w:basedOn w:val="Navaden"/>
    <w:link w:val="Telobesedila2Znak"/>
    <w:rsid w:val="00317627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317627"/>
    <w:rPr>
      <w:rFonts w:ascii="Arial" w:hAnsi="Arial"/>
      <w:sz w:val="22"/>
      <w:szCs w:val="22"/>
      <w:lang w:val="x-none" w:eastAsia="x-none"/>
    </w:rPr>
  </w:style>
  <w:style w:type="character" w:customStyle="1" w:styleId="Komentar-besediloZnak">
    <w:name w:val="Komentar - besedilo Znak"/>
    <w:link w:val="1"/>
    <w:rsid w:val="00317627"/>
    <w:rPr>
      <w:i/>
      <w:color w:val="000000"/>
    </w:rPr>
  </w:style>
  <w:style w:type="paragraph" w:customStyle="1" w:styleId="Slog">
    <w:name w:val="Slog"/>
    <w:rsid w:val="003176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31762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7627"/>
    <w:rPr>
      <w:rFonts w:ascii="Arial" w:hAnsi="Arial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3514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Stvarnokazalo9">
    <w:name w:val="index 9"/>
    <w:basedOn w:val="Navaden"/>
    <w:next w:val="Navaden"/>
    <w:autoRedefine/>
    <w:rsid w:val="00023E4D"/>
    <w:pPr>
      <w:ind w:left="1980" w:hanging="220"/>
    </w:pPr>
  </w:style>
  <w:style w:type="paragraph" w:styleId="Kazalovsebine1">
    <w:name w:val="toc 1"/>
    <w:basedOn w:val="Navaden"/>
    <w:next w:val="Navaden"/>
    <w:autoRedefine/>
    <w:uiPriority w:val="39"/>
    <w:rsid w:val="00F3514D"/>
    <w:pPr>
      <w:spacing w:after="100"/>
    </w:pPr>
  </w:style>
  <w:style w:type="character" w:styleId="Pripombasklic">
    <w:name w:val="annotation reference"/>
    <w:basedOn w:val="Privzetapisavaodstavka"/>
    <w:semiHidden/>
    <w:unhideWhenUsed/>
    <w:rsid w:val="00BA4B4B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BA4B4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BA4B4B"/>
    <w:rPr>
      <w:rFonts w:ascii="Arial" w:hAnsi="Arial"/>
      <w:b/>
      <w:bCs/>
    </w:rPr>
  </w:style>
  <w:style w:type="character" w:customStyle="1" w:styleId="OdstavekseznamaZnak">
    <w:name w:val="Odstavek seznama Znak"/>
    <w:aliases w:val="Liste 1 Znak,List Paragraph1 Znak,seznam Znak,Bullet Number Znak,S-List Paragraph Znak,Diligence Check Znak,Use Case List Paragraph Znak,Heading2 Znak"/>
    <w:basedOn w:val="Privzetapisavaodstavka"/>
    <w:link w:val="Odstavekseznama"/>
    <w:uiPriority w:val="34"/>
    <w:qFormat/>
    <w:locked/>
    <w:rsid w:val="00BD34CF"/>
    <w:rPr>
      <w:rFonts w:ascii="Calibri" w:eastAsia="Calibri" w:hAnsi="Calibri"/>
      <w:sz w:val="22"/>
      <w:szCs w:val="22"/>
      <w:lang w:eastAsia="en-US"/>
    </w:rPr>
  </w:style>
  <w:style w:type="character" w:customStyle="1" w:styleId="Naslov2Znak">
    <w:name w:val="Naslov 2 Znak"/>
    <w:basedOn w:val="Privzetapisavaodstavka"/>
    <w:link w:val="Naslov2"/>
    <w:rsid w:val="00943C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lobesedila21">
    <w:name w:val="Telo besedila 21"/>
    <w:basedOn w:val="Navaden"/>
    <w:rsid w:val="00943C50"/>
    <w:pPr>
      <w:overflowPunct w:val="0"/>
      <w:autoSpaceDE w:val="0"/>
      <w:autoSpaceDN w:val="0"/>
      <w:adjustRightInd w:val="0"/>
      <w:textAlignment w:val="baseline"/>
    </w:pPr>
    <w:rPr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43C50"/>
    <w:pPr>
      <w:overflowPunct w:val="0"/>
      <w:autoSpaceDE w:val="0"/>
      <w:autoSpaceDN w:val="0"/>
      <w:adjustRightInd w:val="0"/>
      <w:textAlignment w:val="baseline"/>
    </w:pPr>
    <w:rPr>
      <w:color w:val="FFFF00"/>
      <w:sz w:val="20"/>
      <w:szCs w:val="20"/>
    </w:rPr>
  </w:style>
  <w:style w:type="paragraph" w:customStyle="1" w:styleId="Telobesedila23">
    <w:name w:val="Telo besedila 23"/>
    <w:basedOn w:val="Navaden"/>
    <w:rsid w:val="0000278C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o meri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323814-8B56-42ED-9608-31ACB8DE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ABCFD8-8120-4C10-9877-DADAD31E3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ABFDF-7BF1-4136-9CB5-F223F66773A6}">
  <ds:schemaRefs>
    <ds:schemaRef ds:uri="64b5e79a-161e-4f4f-95e3-8c5cd0f50b65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6a4cc071-bd85-44c5-acc7-68a9b922d49c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924456C-E897-4FA3-B383-117AFBC29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</TotalTime>
  <Pages>12</Pages>
  <Words>3475</Words>
  <Characters>19808</Characters>
  <Application>Microsoft Office Word</Application>
  <DocSecurity>0</DocSecurity>
  <Lines>165</Lines>
  <Paragraphs>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4</cp:revision>
  <cp:lastPrinted>2022-03-02T14:51:00Z</cp:lastPrinted>
  <dcterms:created xsi:type="dcterms:W3CDTF">2022-02-28T10:25:00Z</dcterms:created>
  <dcterms:modified xsi:type="dcterms:W3CDTF">2022-03-02T14:55:00Z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